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6B0A6B12" w14:textId="77777777" w:rsidR="00627ED1" w:rsidRDefault="00627ED1" w:rsidP="00FB5530">
      <w:pPr>
        <w:tabs>
          <w:tab w:val="left" w:pos="2520"/>
        </w:tabs>
      </w:pPr>
    </w:p>
    <w:p w14:paraId="5F2A4106" w14:textId="511B090D" w:rsidR="001E115A" w:rsidRPr="001E115A" w:rsidRDefault="001E115A" w:rsidP="00FB5530">
      <w:pPr>
        <w:tabs>
          <w:tab w:val="left" w:pos="2520"/>
        </w:tabs>
        <w:rPr>
          <w:sz w:val="44"/>
          <w:szCs w:val="44"/>
        </w:rPr>
      </w:pPr>
      <w:r w:rsidRPr="001E115A">
        <w:rPr>
          <w:sz w:val="44"/>
          <w:szCs w:val="44"/>
        </w:rPr>
        <w:t xml:space="preserve">Bilag </w:t>
      </w:r>
      <w:r w:rsidR="00C74B88">
        <w:rPr>
          <w:sz w:val="44"/>
          <w:szCs w:val="44"/>
        </w:rPr>
        <w:t>2</w:t>
      </w:r>
    </w:p>
    <w:p w14:paraId="73079D31" w14:textId="791075CF" w:rsidR="000D5BC1" w:rsidRDefault="00C74B88" w:rsidP="00FB5530">
      <w:pPr>
        <w:tabs>
          <w:tab w:val="left" w:pos="2520"/>
        </w:tabs>
        <w:rPr>
          <w:sz w:val="44"/>
          <w:szCs w:val="44"/>
        </w:rPr>
      </w:pPr>
      <w:r>
        <w:rPr>
          <w:sz w:val="44"/>
          <w:szCs w:val="44"/>
        </w:rPr>
        <w:t>Leverandørens besvarelse av</w:t>
      </w:r>
    </w:p>
    <w:p w14:paraId="5666AC68" w14:textId="49D7B355" w:rsidR="00424EE9" w:rsidRPr="001E115A" w:rsidRDefault="001E115A" w:rsidP="00FB5530">
      <w:pPr>
        <w:tabs>
          <w:tab w:val="left" w:pos="2520"/>
        </w:tabs>
        <w:rPr>
          <w:sz w:val="44"/>
          <w:szCs w:val="44"/>
        </w:rPr>
      </w:pPr>
      <w:r w:rsidRPr="4D6D136B">
        <w:rPr>
          <w:sz w:val="44"/>
          <w:szCs w:val="44"/>
        </w:rPr>
        <w:t>kravspesifikasjon</w:t>
      </w:r>
    </w:p>
    <w:p w14:paraId="40EF54D3" w14:textId="161343D3" w:rsidR="00563CA4" w:rsidRDefault="00424EE9" w:rsidP="00563CA4">
      <w:pPr>
        <w:tabs>
          <w:tab w:val="left" w:pos="2520"/>
        </w:tabs>
        <w:spacing w:before="240"/>
        <w:rPr>
          <w:color w:val="000000" w:themeColor="text1"/>
          <w:sz w:val="32"/>
          <w:szCs w:val="32"/>
        </w:rPr>
      </w:pPr>
      <w:r w:rsidRPr="00DE0C54">
        <w:rPr>
          <w:color w:val="000000" w:themeColor="text1"/>
          <w:sz w:val="32"/>
          <w:szCs w:val="32"/>
        </w:rPr>
        <w:t xml:space="preserve">Kjøp av </w:t>
      </w:r>
      <w:r w:rsidR="00DE0C54" w:rsidRPr="00DE0C54">
        <w:rPr>
          <w:color w:val="000000" w:themeColor="text1"/>
          <w:sz w:val="32"/>
          <w:szCs w:val="32"/>
        </w:rPr>
        <w:t>arbeidsklær, sko og verneutsty</w:t>
      </w:r>
      <w:r w:rsidR="00563CA4">
        <w:rPr>
          <w:color w:val="000000" w:themeColor="text1"/>
          <w:sz w:val="32"/>
          <w:szCs w:val="32"/>
        </w:rPr>
        <w:t>r</w:t>
      </w:r>
    </w:p>
    <w:p w14:paraId="6C40C83D" w14:textId="77777777" w:rsidR="00563CA4" w:rsidRDefault="00563CA4" w:rsidP="00563CA4">
      <w:pPr>
        <w:tabs>
          <w:tab w:val="left" w:pos="2520"/>
        </w:tabs>
        <w:spacing w:before="240"/>
        <w:rPr>
          <w:color w:val="000000" w:themeColor="text1"/>
          <w:sz w:val="32"/>
          <w:szCs w:val="32"/>
        </w:rPr>
      </w:pPr>
    </w:p>
    <w:p w14:paraId="41F24C59" w14:textId="77777777" w:rsidR="00563CA4" w:rsidRDefault="00563CA4" w:rsidP="00563CA4">
      <w:pPr>
        <w:tabs>
          <w:tab w:val="left" w:pos="2520"/>
        </w:tabs>
        <w:spacing w:before="240"/>
        <w:rPr>
          <w:color w:val="000000" w:themeColor="text1"/>
          <w:sz w:val="32"/>
          <w:szCs w:val="32"/>
        </w:rPr>
      </w:pPr>
    </w:p>
    <w:p w14:paraId="3463E1E8" w14:textId="77777777" w:rsidR="00563CA4" w:rsidRDefault="00563CA4" w:rsidP="00563CA4">
      <w:pPr>
        <w:tabs>
          <w:tab w:val="left" w:pos="2520"/>
        </w:tabs>
        <w:spacing w:before="240"/>
        <w:rPr>
          <w:color w:val="000000" w:themeColor="text1"/>
          <w:sz w:val="32"/>
          <w:szCs w:val="32"/>
        </w:rPr>
      </w:pPr>
    </w:p>
    <w:p w14:paraId="4A9FAE57" w14:textId="77777777" w:rsidR="00563CA4" w:rsidRDefault="00563CA4" w:rsidP="00563CA4">
      <w:pPr>
        <w:tabs>
          <w:tab w:val="left" w:pos="2520"/>
        </w:tabs>
        <w:spacing w:before="240"/>
        <w:rPr>
          <w:color w:val="000000" w:themeColor="text1"/>
          <w:sz w:val="32"/>
          <w:szCs w:val="32"/>
        </w:rPr>
      </w:pPr>
    </w:p>
    <w:p w14:paraId="17E4BDE6" w14:textId="77777777" w:rsidR="00563CA4" w:rsidRDefault="00563CA4" w:rsidP="00563CA4">
      <w:pPr>
        <w:tabs>
          <w:tab w:val="left" w:pos="2520"/>
        </w:tabs>
        <w:spacing w:before="240"/>
        <w:rPr>
          <w:color w:val="000000" w:themeColor="text1"/>
          <w:sz w:val="32"/>
          <w:szCs w:val="32"/>
        </w:rPr>
      </w:pPr>
    </w:p>
    <w:p w14:paraId="238867FD" w14:textId="77777777" w:rsidR="00563CA4" w:rsidRDefault="00563CA4" w:rsidP="00563CA4">
      <w:pPr>
        <w:tabs>
          <w:tab w:val="left" w:pos="2520"/>
        </w:tabs>
        <w:spacing w:before="240"/>
        <w:rPr>
          <w:color w:val="000000" w:themeColor="text1"/>
          <w:sz w:val="32"/>
          <w:szCs w:val="32"/>
        </w:rPr>
      </w:pPr>
    </w:p>
    <w:p w14:paraId="783792DA" w14:textId="77777777" w:rsidR="00563CA4" w:rsidRDefault="00563CA4" w:rsidP="00563CA4">
      <w:pPr>
        <w:tabs>
          <w:tab w:val="left" w:pos="2520"/>
        </w:tabs>
        <w:spacing w:before="240"/>
        <w:rPr>
          <w:color w:val="000000" w:themeColor="text1"/>
          <w:sz w:val="32"/>
          <w:szCs w:val="32"/>
        </w:rPr>
      </w:pPr>
    </w:p>
    <w:p w14:paraId="17A0FCE9" w14:textId="77777777" w:rsidR="00563CA4" w:rsidRDefault="00563CA4" w:rsidP="00563CA4">
      <w:pPr>
        <w:tabs>
          <w:tab w:val="left" w:pos="2520"/>
        </w:tabs>
        <w:spacing w:before="240"/>
        <w:rPr>
          <w:color w:val="000000" w:themeColor="text1"/>
          <w:sz w:val="32"/>
          <w:szCs w:val="32"/>
        </w:rPr>
      </w:pPr>
    </w:p>
    <w:p w14:paraId="15E31E6B" w14:textId="0709A238" w:rsidR="00E15696" w:rsidRPr="00563CA4" w:rsidRDefault="007604CD" w:rsidP="00563CA4">
      <w:pPr>
        <w:tabs>
          <w:tab w:val="left" w:pos="2520"/>
        </w:tabs>
        <w:spacing w:before="240"/>
        <w:rPr>
          <w:color w:val="000000" w:themeColor="text1"/>
          <w:sz w:val="32"/>
          <w:szCs w:val="32"/>
        </w:rPr>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5E5ED5C9">
                <wp:simplePos x="0" y="0"/>
                <wp:positionH relativeFrom="margin">
                  <wp:posOffset>4185430</wp:posOffset>
                </wp:positionH>
                <wp:positionV relativeFrom="paragraph">
                  <wp:posOffset>5197700</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29.55pt;margin-top:409.2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" filled="f" stroked="f">
                <v:textbo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v:textbox>
                <w10:wrap anchorx="margin"/>
              </v:shape>
            </w:pict>
          </mc:Fallback>
        </mc:AlternateContent>
      </w:r>
      <w:bookmarkStart w:id="0" w:name="_Toc1124988"/>
    </w:p>
    <w:sdt>
      <w:sdtPr>
        <w:rPr>
          <w:rFonts w:ascii="Times New Roman" w:eastAsiaTheme="minorEastAsia" w:hAnsi="Times New Roman" w:cs="Times New Roman"/>
          <w:b/>
          <w:bCs/>
          <w:color w:val="auto"/>
          <w:sz w:val="22"/>
          <w:szCs w:val="22"/>
          <w:lang w:eastAsia="en-US"/>
        </w:rPr>
        <w:id w:val="1959222952"/>
        <w:docPartObj>
          <w:docPartGallery w:val="Table of Contents"/>
          <w:docPartUnique/>
        </w:docPartObj>
      </w:sdtPr>
      <w:sdtEndPr>
        <w:rPr>
          <w:rFonts w:ascii="Oslo Sans Office" w:hAnsi="Oslo Sans Office" w:cstheme="minorBidi"/>
          <w:b w:val="0"/>
          <w:bCs w:val="0"/>
        </w:rPr>
      </w:sdtEndPr>
      <w:sdtContent>
        <w:p w14:paraId="4512AE8F" w14:textId="77777777" w:rsidR="00E15696" w:rsidRPr="00E12A05" w:rsidRDefault="00E15696" w:rsidP="00E15696">
          <w:pPr>
            <w:pStyle w:val="Overskriftforinnholdsfortegnelse"/>
            <w:rPr>
              <w:rFonts w:ascii="Oslo Sans Office" w:hAnsi="Oslo Sans Office"/>
              <w:b/>
              <w:bCs/>
              <w:color w:val="F9C66B" w:themeColor="accent6"/>
              <w:sz w:val="28"/>
            </w:rPr>
          </w:pPr>
          <w:r w:rsidRPr="00E12A05">
            <w:rPr>
              <w:rFonts w:ascii="Oslo Sans Office" w:hAnsi="Oslo Sans Office"/>
              <w:b/>
              <w:bCs/>
              <w:color w:val="F9C66B" w:themeColor="accent6"/>
              <w:sz w:val="28"/>
            </w:rPr>
            <w:t>Innholdsfortegnelse</w:t>
          </w:r>
        </w:p>
        <w:p w14:paraId="2BE7F9B5" w14:textId="64FB767E" w:rsidR="0004588D" w:rsidRDefault="00E15696">
          <w:pPr>
            <w:pStyle w:val="INNH1"/>
            <w:tabs>
              <w:tab w:val="left" w:pos="720"/>
              <w:tab w:val="right" w:leader="dot" w:pos="9260"/>
            </w:tabs>
            <w:rPr>
              <w:rFonts w:eastAsiaTheme="minorEastAsia"/>
              <w:noProof/>
              <w:kern w:val="2"/>
              <w:sz w:val="24"/>
              <w:szCs w:val="24"/>
              <w:lang w:eastAsia="nb-NO"/>
              <w14:ligatures w14:val="standardContextual"/>
            </w:rPr>
          </w:pPr>
          <w:r w:rsidRPr="008C73E2">
            <w:rPr>
              <w:rFonts w:cs="Times New Roman"/>
              <w:b/>
              <w:szCs w:val="20"/>
            </w:rPr>
            <w:fldChar w:fldCharType="begin"/>
          </w:r>
          <w:r w:rsidRPr="008C73E2">
            <w:rPr>
              <w:szCs w:val="20"/>
            </w:rPr>
            <w:instrText xml:space="preserve"> TOC \o "1-3" \h \z \u </w:instrText>
          </w:r>
          <w:r w:rsidRPr="008C73E2">
            <w:rPr>
              <w:rFonts w:cs="Times New Roman"/>
              <w:b/>
              <w:szCs w:val="20"/>
            </w:rPr>
            <w:fldChar w:fldCharType="separate"/>
          </w:r>
          <w:hyperlink w:anchor="_Toc238723718" w:history="1">
            <w:r w:rsidR="0004588D" w:rsidRPr="00741395">
              <w:rPr>
                <w:rStyle w:val="Hyperkobling"/>
                <w:b/>
                <w:noProof/>
              </w:rPr>
              <w:t>1.</w:t>
            </w:r>
            <w:r w:rsidR="0004588D">
              <w:rPr>
                <w:rFonts w:eastAsiaTheme="minorEastAsia"/>
                <w:noProof/>
                <w:kern w:val="2"/>
                <w:sz w:val="24"/>
                <w:szCs w:val="24"/>
                <w:lang w:eastAsia="nb-NO"/>
                <w14:ligatures w14:val="standardContextual"/>
              </w:rPr>
              <w:tab/>
            </w:r>
            <w:r w:rsidR="0004588D" w:rsidRPr="00741395">
              <w:rPr>
                <w:rStyle w:val="Hyperkobling"/>
                <w:b/>
                <w:noProof/>
              </w:rPr>
              <w:t>Rammeavtalens innhold</w:t>
            </w:r>
            <w:r w:rsidR="0004588D">
              <w:rPr>
                <w:noProof/>
                <w:webHidden/>
              </w:rPr>
              <w:tab/>
            </w:r>
            <w:r w:rsidR="0004588D">
              <w:rPr>
                <w:noProof/>
                <w:webHidden/>
              </w:rPr>
              <w:fldChar w:fldCharType="begin"/>
            </w:r>
            <w:r w:rsidR="0004588D">
              <w:rPr>
                <w:noProof/>
                <w:webHidden/>
              </w:rPr>
              <w:instrText xml:space="preserve"> PAGEREF _Toc238723718 \h </w:instrText>
            </w:r>
            <w:r w:rsidR="0004588D">
              <w:rPr>
                <w:noProof/>
                <w:webHidden/>
              </w:rPr>
            </w:r>
            <w:r w:rsidR="0004588D">
              <w:rPr>
                <w:noProof/>
                <w:webHidden/>
              </w:rPr>
              <w:fldChar w:fldCharType="separate"/>
            </w:r>
            <w:r w:rsidR="0004588D">
              <w:rPr>
                <w:noProof/>
                <w:webHidden/>
              </w:rPr>
              <w:t>3</w:t>
            </w:r>
            <w:r w:rsidR="0004588D">
              <w:rPr>
                <w:noProof/>
                <w:webHidden/>
              </w:rPr>
              <w:fldChar w:fldCharType="end"/>
            </w:r>
          </w:hyperlink>
        </w:p>
        <w:p w14:paraId="7D6360E1" w14:textId="2AA0CCA8" w:rsidR="0004588D" w:rsidRDefault="0004588D">
          <w:pPr>
            <w:pStyle w:val="INNH1"/>
            <w:tabs>
              <w:tab w:val="left" w:pos="720"/>
              <w:tab w:val="right" w:leader="dot" w:pos="9260"/>
            </w:tabs>
            <w:rPr>
              <w:rFonts w:eastAsiaTheme="minorEastAsia"/>
              <w:noProof/>
              <w:kern w:val="2"/>
              <w:sz w:val="24"/>
              <w:szCs w:val="24"/>
              <w:lang w:eastAsia="nb-NO"/>
              <w14:ligatures w14:val="standardContextual"/>
            </w:rPr>
          </w:pPr>
          <w:hyperlink w:anchor="_Toc238723719" w:history="1">
            <w:r w:rsidRPr="00741395">
              <w:rPr>
                <w:rStyle w:val="Hyperkobling"/>
                <w:rFonts w:asciiTheme="majorHAnsi" w:eastAsiaTheme="majorEastAsia" w:hAnsiTheme="majorHAnsi" w:cstheme="majorBidi"/>
                <w:b/>
                <w:bCs/>
                <w:noProof/>
              </w:rPr>
              <w:t>2.</w:t>
            </w:r>
            <w:r>
              <w:rPr>
                <w:rFonts w:eastAsiaTheme="minorEastAsia"/>
                <w:noProof/>
                <w:kern w:val="2"/>
                <w:sz w:val="24"/>
                <w:szCs w:val="24"/>
                <w:lang w:eastAsia="nb-NO"/>
                <w14:ligatures w14:val="standardContextual"/>
              </w:rPr>
              <w:tab/>
            </w:r>
            <w:r w:rsidRPr="00741395">
              <w:rPr>
                <w:rStyle w:val="Hyperkobling"/>
                <w:rFonts w:asciiTheme="majorHAnsi" w:eastAsiaTheme="majorEastAsia" w:hAnsiTheme="majorHAnsi" w:cstheme="majorBidi"/>
                <w:b/>
                <w:bCs/>
                <w:noProof/>
              </w:rPr>
              <w:t>Krav til ytelsene</w:t>
            </w:r>
            <w:r>
              <w:rPr>
                <w:noProof/>
                <w:webHidden/>
              </w:rPr>
              <w:tab/>
            </w:r>
            <w:r>
              <w:rPr>
                <w:noProof/>
                <w:webHidden/>
              </w:rPr>
              <w:fldChar w:fldCharType="begin"/>
            </w:r>
            <w:r>
              <w:rPr>
                <w:noProof/>
                <w:webHidden/>
              </w:rPr>
              <w:instrText xml:space="preserve"> PAGEREF _Toc238723719 \h </w:instrText>
            </w:r>
            <w:r>
              <w:rPr>
                <w:noProof/>
                <w:webHidden/>
              </w:rPr>
            </w:r>
            <w:r>
              <w:rPr>
                <w:noProof/>
                <w:webHidden/>
              </w:rPr>
              <w:fldChar w:fldCharType="separate"/>
            </w:r>
            <w:r>
              <w:rPr>
                <w:noProof/>
                <w:webHidden/>
              </w:rPr>
              <w:t>3</w:t>
            </w:r>
            <w:r>
              <w:rPr>
                <w:noProof/>
                <w:webHidden/>
              </w:rPr>
              <w:fldChar w:fldCharType="end"/>
            </w:r>
          </w:hyperlink>
        </w:p>
        <w:p w14:paraId="6888868E" w14:textId="7F7C79A8" w:rsidR="0004588D" w:rsidRDefault="0004588D">
          <w:pPr>
            <w:pStyle w:val="INNH3"/>
            <w:rPr>
              <w:rFonts w:asciiTheme="minorHAnsi" w:eastAsiaTheme="minorEastAsia" w:hAnsiTheme="minorHAnsi"/>
              <w:iCs w:val="0"/>
              <w:kern w:val="2"/>
              <w:sz w:val="24"/>
              <w:szCs w:val="24"/>
              <w:lang w:eastAsia="nb-NO"/>
              <w14:ligatures w14:val="standardContextual"/>
            </w:rPr>
          </w:pPr>
          <w:hyperlink w:anchor="_Toc238723720" w:history="1">
            <w:r w:rsidRPr="00741395">
              <w:rPr>
                <w:rStyle w:val="Hyperkobling"/>
                <w:rFonts w:eastAsiaTheme="majorEastAsia" w:cs="Times New Roman"/>
                <w:b/>
                <w:bCs/>
              </w:rPr>
              <w:t>2.1</w:t>
            </w:r>
            <w:r>
              <w:rPr>
                <w:rFonts w:asciiTheme="minorHAnsi" w:eastAsiaTheme="minorEastAsia" w:hAnsiTheme="minorHAnsi"/>
                <w:iCs w:val="0"/>
                <w:kern w:val="2"/>
                <w:sz w:val="24"/>
                <w:szCs w:val="24"/>
                <w:lang w:eastAsia="nb-NO"/>
                <w14:ligatures w14:val="standardContextual"/>
              </w:rPr>
              <w:tab/>
            </w:r>
            <w:r w:rsidRPr="00741395">
              <w:rPr>
                <w:rStyle w:val="Hyperkobling"/>
                <w:rFonts w:eastAsiaTheme="majorEastAsia" w:cs="Times New Roman"/>
                <w:b/>
                <w:bCs/>
              </w:rPr>
              <w:t>Forklaring til kravtabell</w:t>
            </w:r>
            <w:r>
              <w:rPr>
                <w:webHidden/>
              </w:rPr>
              <w:tab/>
            </w:r>
            <w:r>
              <w:rPr>
                <w:webHidden/>
              </w:rPr>
              <w:fldChar w:fldCharType="begin"/>
            </w:r>
            <w:r>
              <w:rPr>
                <w:webHidden/>
              </w:rPr>
              <w:instrText xml:space="preserve"> PAGEREF _Toc238723720 \h </w:instrText>
            </w:r>
            <w:r>
              <w:rPr>
                <w:webHidden/>
              </w:rPr>
            </w:r>
            <w:r>
              <w:rPr>
                <w:webHidden/>
              </w:rPr>
              <w:fldChar w:fldCharType="separate"/>
            </w:r>
            <w:r>
              <w:rPr>
                <w:webHidden/>
              </w:rPr>
              <w:t>3</w:t>
            </w:r>
            <w:r>
              <w:rPr>
                <w:webHidden/>
              </w:rPr>
              <w:fldChar w:fldCharType="end"/>
            </w:r>
          </w:hyperlink>
        </w:p>
        <w:p w14:paraId="589EE84D" w14:textId="6498CD3C" w:rsidR="0004588D" w:rsidRDefault="0004588D">
          <w:pPr>
            <w:pStyle w:val="INNH3"/>
            <w:rPr>
              <w:rFonts w:asciiTheme="minorHAnsi" w:eastAsiaTheme="minorEastAsia" w:hAnsiTheme="minorHAnsi"/>
              <w:iCs w:val="0"/>
              <w:kern w:val="2"/>
              <w:sz w:val="24"/>
              <w:szCs w:val="24"/>
              <w:lang w:eastAsia="nb-NO"/>
              <w14:ligatures w14:val="standardContextual"/>
            </w:rPr>
          </w:pPr>
          <w:hyperlink w:anchor="_Toc238723721" w:history="1">
            <w:r w:rsidRPr="00741395">
              <w:rPr>
                <w:rStyle w:val="Hyperkobling"/>
                <w:rFonts w:eastAsiaTheme="majorEastAsia" w:cs="Times New Roman"/>
                <w:b/>
                <w:bCs/>
              </w:rPr>
              <w:t>2.2</w:t>
            </w:r>
            <w:r>
              <w:rPr>
                <w:rFonts w:asciiTheme="minorHAnsi" w:eastAsiaTheme="minorEastAsia" w:hAnsiTheme="minorHAnsi"/>
                <w:iCs w:val="0"/>
                <w:kern w:val="2"/>
                <w:sz w:val="24"/>
                <w:szCs w:val="24"/>
                <w:lang w:eastAsia="nb-NO"/>
                <w14:ligatures w14:val="standardContextual"/>
              </w:rPr>
              <w:tab/>
            </w:r>
            <w:r w:rsidRPr="00741395">
              <w:rPr>
                <w:rStyle w:val="Hyperkobling"/>
                <w:rFonts w:eastAsiaTheme="majorEastAsia" w:cs="Times New Roman"/>
                <w:b/>
                <w:bCs/>
              </w:rPr>
              <w:t>Minimumskrav til A og B-sortiment</w:t>
            </w:r>
            <w:r>
              <w:rPr>
                <w:webHidden/>
              </w:rPr>
              <w:tab/>
            </w:r>
            <w:r>
              <w:rPr>
                <w:webHidden/>
              </w:rPr>
              <w:fldChar w:fldCharType="begin"/>
            </w:r>
            <w:r>
              <w:rPr>
                <w:webHidden/>
              </w:rPr>
              <w:instrText xml:space="preserve"> PAGEREF _Toc238723721 \h </w:instrText>
            </w:r>
            <w:r>
              <w:rPr>
                <w:webHidden/>
              </w:rPr>
            </w:r>
            <w:r>
              <w:rPr>
                <w:webHidden/>
              </w:rPr>
              <w:fldChar w:fldCharType="separate"/>
            </w:r>
            <w:r>
              <w:rPr>
                <w:webHidden/>
              </w:rPr>
              <w:t>4</w:t>
            </w:r>
            <w:r>
              <w:rPr>
                <w:webHidden/>
              </w:rPr>
              <w:fldChar w:fldCharType="end"/>
            </w:r>
          </w:hyperlink>
        </w:p>
        <w:p w14:paraId="6342AF55" w14:textId="410B696B" w:rsidR="0004588D" w:rsidRDefault="0004588D">
          <w:pPr>
            <w:pStyle w:val="INNH3"/>
            <w:rPr>
              <w:rFonts w:asciiTheme="minorHAnsi" w:eastAsiaTheme="minorEastAsia" w:hAnsiTheme="minorHAnsi"/>
              <w:iCs w:val="0"/>
              <w:kern w:val="2"/>
              <w:sz w:val="24"/>
              <w:szCs w:val="24"/>
              <w:lang w:eastAsia="nb-NO"/>
              <w14:ligatures w14:val="standardContextual"/>
            </w:rPr>
          </w:pPr>
          <w:hyperlink w:anchor="_Toc238723722" w:history="1">
            <w:r w:rsidRPr="00741395">
              <w:rPr>
                <w:rStyle w:val="Hyperkobling"/>
                <w:rFonts w:eastAsiaTheme="majorEastAsia" w:cs="Times New Roman"/>
                <w:b/>
                <w:bCs/>
              </w:rPr>
              <w:t xml:space="preserve">2.3 </w:t>
            </w:r>
            <w:r>
              <w:rPr>
                <w:rStyle w:val="Hyperkobling"/>
                <w:rFonts w:eastAsiaTheme="majorEastAsia" w:cs="Times New Roman"/>
                <w:b/>
                <w:bCs/>
              </w:rPr>
              <w:t xml:space="preserve">           </w:t>
            </w:r>
            <w:r w:rsidRPr="00741395">
              <w:rPr>
                <w:rStyle w:val="Hyperkobling"/>
                <w:rFonts w:eastAsiaTheme="majorEastAsia" w:cs="Times New Roman"/>
                <w:b/>
                <w:bCs/>
              </w:rPr>
              <w:t>Minimumskrav til kvalitet og standarder</w:t>
            </w:r>
            <w:r>
              <w:rPr>
                <w:webHidden/>
              </w:rPr>
              <w:tab/>
            </w:r>
            <w:r>
              <w:rPr>
                <w:webHidden/>
              </w:rPr>
              <w:fldChar w:fldCharType="begin"/>
            </w:r>
            <w:r>
              <w:rPr>
                <w:webHidden/>
              </w:rPr>
              <w:instrText xml:space="preserve"> PAGEREF _Toc238723722 \h </w:instrText>
            </w:r>
            <w:r>
              <w:rPr>
                <w:webHidden/>
              </w:rPr>
            </w:r>
            <w:r>
              <w:rPr>
                <w:webHidden/>
              </w:rPr>
              <w:fldChar w:fldCharType="separate"/>
            </w:r>
            <w:r>
              <w:rPr>
                <w:webHidden/>
              </w:rPr>
              <w:t>6</w:t>
            </w:r>
            <w:r>
              <w:rPr>
                <w:webHidden/>
              </w:rPr>
              <w:fldChar w:fldCharType="end"/>
            </w:r>
          </w:hyperlink>
        </w:p>
        <w:p w14:paraId="104D3629" w14:textId="6E8C6BBE" w:rsidR="0004588D" w:rsidRDefault="0004588D">
          <w:pPr>
            <w:pStyle w:val="INNH3"/>
            <w:rPr>
              <w:rFonts w:asciiTheme="minorHAnsi" w:eastAsiaTheme="minorEastAsia" w:hAnsiTheme="minorHAnsi"/>
              <w:iCs w:val="0"/>
              <w:kern w:val="2"/>
              <w:sz w:val="24"/>
              <w:szCs w:val="24"/>
              <w:lang w:eastAsia="nb-NO"/>
              <w14:ligatures w14:val="standardContextual"/>
            </w:rPr>
          </w:pPr>
          <w:hyperlink w:anchor="_Toc238723723" w:history="1">
            <w:r w:rsidRPr="00741395">
              <w:rPr>
                <w:rStyle w:val="Hyperkobling"/>
                <w:rFonts w:eastAsiaTheme="majorEastAsia" w:cs="Times New Roman"/>
                <w:b/>
                <w:bCs/>
              </w:rPr>
              <w:t>2.4</w:t>
            </w:r>
            <w:r>
              <w:rPr>
                <w:rFonts w:asciiTheme="minorHAnsi" w:eastAsiaTheme="minorEastAsia" w:hAnsiTheme="minorHAnsi"/>
                <w:iCs w:val="0"/>
                <w:kern w:val="2"/>
                <w:sz w:val="24"/>
                <w:szCs w:val="24"/>
                <w:lang w:eastAsia="nb-NO"/>
                <w14:ligatures w14:val="standardContextual"/>
              </w:rPr>
              <w:tab/>
            </w:r>
            <w:r w:rsidRPr="00741395">
              <w:rPr>
                <w:rStyle w:val="Hyperkobling"/>
                <w:rFonts w:eastAsiaTheme="majorEastAsia" w:cs="Times New Roman"/>
                <w:b/>
                <w:bCs/>
              </w:rPr>
              <w:t>Minimumskrav til produkter (A- sortiment)</w:t>
            </w:r>
            <w:r>
              <w:rPr>
                <w:webHidden/>
              </w:rPr>
              <w:tab/>
            </w:r>
            <w:r>
              <w:rPr>
                <w:webHidden/>
              </w:rPr>
              <w:fldChar w:fldCharType="begin"/>
            </w:r>
            <w:r>
              <w:rPr>
                <w:webHidden/>
              </w:rPr>
              <w:instrText xml:space="preserve"> PAGEREF _Toc238723723 \h </w:instrText>
            </w:r>
            <w:r>
              <w:rPr>
                <w:webHidden/>
              </w:rPr>
            </w:r>
            <w:r>
              <w:rPr>
                <w:webHidden/>
              </w:rPr>
              <w:fldChar w:fldCharType="separate"/>
            </w:r>
            <w:r>
              <w:rPr>
                <w:webHidden/>
              </w:rPr>
              <w:t>8</w:t>
            </w:r>
            <w:r>
              <w:rPr>
                <w:webHidden/>
              </w:rPr>
              <w:fldChar w:fldCharType="end"/>
            </w:r>
          </w:hyperlink>
        </w:p>
        <w:p w14:paraId="7D23740B" w14:textId="48ED0F90" w:rsidR="0004588D" w:rsidRDefault="0004588D">
          <w:pPr>
            <w:pStyle w:val="INNH3"/>
            <w:rPr>
              <w:rFonts w:asciiTheme="minorHAnsi" w:eastAsiaTheme="minorEastAsia" w:hAnsiTheme="minorHAnsi"/>
              <w:iCs w:val="0"/>
              <w:kern w:val="2"/>
              <w:sz w:val="24"/>
              <w:szCs w:val="24"/>
              <w:lang w:eastAsia="nb-NO"/>
              <w14:ligatures w14:val="standardContextual"/>
            </w:rPr>
          </w:pPr>
          <w:hyperlink w:anchor="_Toc238723724" w:history="1">
            <w:r w:rsidRPr="00741395">
              <w:rPr>
                <w:rStyle w:val="Hyperkobling"/>
                <w:rFonts w:eastAsiaTheme="majorEastAsia" w:cs="Times New Roman"/>
                <w:b/>
                <w:bCs/>
              </w:rPr>
              <w:t xml:space="preserve">2.5 </w:t>
            </w:r>
            <w:r>
              <w:rPr>
                <w:rStyle w:val="Hyperkobling"/>
                <w:rFonts w:eastAsiaTheme="majorEastAsia" w:cs="Times New Roman"/>
                <w:b/>
                <w:bCs/>
              </w:rPr>
              <w:t xml:space="preserve">           </w:t>
            </w:r>
            <w:r w:rsidRPr="00741395">
              <w:rPr>
                <w:rStyle w:val="Hyperkobling"/>
                <w:rFonts w:eastAsiaTheme="majorEastAsia" w:cs="Times New Roman"/>
                <w:b/>
                <w:bCs/>
              </w:rPr>
              <w:t>Minimumskrav til klima og miljøhensyn</w:t>
            </w:r>
            <w:r>
              <w:rPr>
                <w:webHidden/>
              </w:rPr>
              <w:tab/>
            </w:r>
            <w:r>
              <w:rPr>
                <w:webHidden/>
              </w:rPr>
              <w:fldChar w:fldCharType="begin"/>
            </w:r>
            <w:r>
              <w:rPr>
                <w:webHidden/>
              </w:rPr>
              <w:instrText xml:space="preserve"> PAGEREF _Toc238723724 \h </w:instrText>
            </w:r>
            <w:r>
              <w:rPr>
                <w:webHidden/>
              </w:rPr>
            </w:r>
            <w:r>
              <w:rPr>
                <w:webHidden/>
              </w:rPr>
              <w:fldChar w:fldCharType="separate"/>
            </w:r>
            <w:r>
              <w:rPr>
                <w:webHidden/>
              </w:rPr>
              <w:t>14</w:t>
            </w:r>
            <w:r>
              <w:rPr>
                <w:webHidden/>
              </w:rPr>
              <w:fldChar w:fldCharType="end"/>
            </w:r>
          </w:hyperlink>
        </w:p>
        <w:p w14:paraId="5427D031" w14:textId="6A0BF256" w:rsidR="0004588D" w:rsidRDefault="0004588D">
          <w:pPr>
            <w:pStyle w:val="INNH3"/>
            <w:rPr>
              <w:rFonts w:asciiTheme="minorHAnsi" w:eastAsiaTheme="minorEastAsia" w:hAnsiTheme="minorHAnsi"/>
              <w:iCs w:val="0"/>
              <w:kern w:val="2"/>
              <w:sz w:val="24"/>
              <w:szCs w:val="24"/>
              <w:lang w:eastAsia="nb-NO"/>
              <w14:ligatures w14:val="standardContextual"/>
            </w:rPr>
          </w:pPr>
          <w:hyperlink w:anchor="_Toc238723725" w:history="1">
            <w:r w:rsidRPr="00741395">
              <w:rPr>
                <w:rStyle w:val="Hyperkobling"/>
                <w:rFonts w:eastAsiaTheme="majorEastAsia" w:cs="Times New Roman"/>
                <w:b/>
                <w:bCs/>
              </w:rPr>
              <w:t>2.6</w:t>
            </w:r>
            <w:r>
              <w:rPr>
                <w:rFonts w:asciiTheme="minorHAnsi" w:eastAsiaTheme="minorEastAsia" w:hAnsiTheme="minorHAnsi"/>
                <w:iCs w:val="0"/>
                <w:kern w:val="2"/>
                <w:sz w:val="24"/>
                <w:szCs w:val="24"/>
                <w:lang w:eastAsia="nb-NO"/>
                <w14:ligatures w14:val="standardContextual"/>
              </w:rPr>
              <w:tab/>
            </w:r>
            <w:r w:rsidRPr="00741395">
              <w:rPr>
                <w:rStyle w:val="Hyperkobling"/>
                <w:rFonts w:eastAsiaTheme="majorEastAsia" w:cs="Times New Roman"/>
                <w:b/>
                <w:bCs/>
              </w:rPr>
              <w:t>Minimumskrav til bestilling og service</w:t>
            </w:r>
            <w:r>
              <w:rPr>
                <w:webHidden/>
              </w:rPr>
              <w:tab/>
            </w:r>
            <w:r>
              <w:rPr>
                <w:webHidden/>
              </w:rPr>
              <w:fldChar w:fldCharType="begin"/>
            </w:r>
            <w:r>
              <w:rPr>
                <w:webHidden/>
              </w:rPr>
              <w:instrText xml:space="preserve"> PAGEREF _Toc238723725 \h </w:instrText>
            </w:r>
            <w:r>
              <w:rPr>
                <w:webHidden/>
              </w:rPr>
            </w:r>
            <w:r>
              <w:rPr>
                <w:webHidden/>
              </w:rPr>
              <w:fldChar w:fldCharType="separate"/>
            </w:r>
            <w:r>
              <w:rPr>
                <w:webHidden/>
              </w:rPr>
              <w:t>17</w:t>
            </w:r>
            <w:r>
              <w:rPr>
                <w:webHidden/>
              </w:rPr>
              <w:fldChar w:fldCharType="end"/>
            </w:r>
          </w:hyperlink>
        </w:p>
        <w:p w14:paraId="166ACDEE" w14:textId="6C56D633" w:rsidR="0004588D" w:rsidRDefault="0004588D">
          <w:pPr>
            <w:pStyle w:val="INNH3"/>
            <w:rPr>
              <w:rFonts w:asciiTheme="minorHAnsi" w:eastAsiaTheme="minorEastAsia" w:hAnsiTheme="minorHAnsi"/>
              <w:iCs w:val="0"/>
              <w:kern w:val="2"/>
              <w:sz w:val="24"/>
              <w:szCs w:val="24"/>
              <w:lang w:eastAsia="nb-NO"/>
              <w14:ligatures w14:val="standardContextual"/>
            </w:rPr>
          </w:pPr>
          <w:hyperlink w:anchor="_Toc238723726" w:history="1">
            <w:r w:rsidRPr="00741395">
              <w:rPr>
                <w:rStyle w:val="Hyperkobling"/>
                <w:rFonts w:eastAsiaTheme="majorEastAsia" w:cs="Times New Roman"/>
                <w:b/>
                <w:bCs/>
              </w:rPr>
              <w:t>2.7</w:t>
            </w:r>
            <w:r>
              <w:rPr>
                <w:rFonts w:asciiTheme="minorHAnsi" w:eastAsiaTheme="minorEastAsia" w:hAnsiTheme="minorHAnsi"/>
                <w:iCs w:val="0"/>
                <w:kern w:val="2"/>
                <w:sz w:val="24"/>
                <w:szCs w:val="24"/>
                <w:lang w:eastAsia="nb-NO"/>
                <w14:ligatures w14:val="standardContextual"/>
              </w:rPr>
              <w:tab/>
            </w:r>
            <w:r w:rsidRPr="00741395">
              <w:rPr>
                <w:rStyle w:val="Hyperkobling"/>
                <w:rFonts w:eastAsiaTheme="majorEastAsia" w:cs="Times New Roman"/>
                <w:b/>
                <w:bCs/>
              </w:rPr>
              <w:t>Minimumskrav til nettbutikk</w:t>
            </w:r>
            <w:r>
              <w:rPr>
                <w:webHidden/>
              </w:rPr>
              <w:tab/>
            </w:r>
            <w:r>
              <w:rPr>
                <w:webHidden/>
              </w:rPr>
              <w:fldChar w:fldCharType="begin"/>
            </w:r>
            <w:r>
              <w:rPr>
                <w:webHidden/>
              </w:rPr>
              <w:instrText xml:space="preserve"> PAGEREF _Toc238723726 \h </w:instrText>
            </w:r>
            <w:r>
              <w:rPr>
                <w:webHidden/>
              </w:rPr>
            </w:r>
            <w:r>
              <w:rPr>
                <w:webHidden/>
              </w:rPr>
              <w:fldChar w:fldCharType="separate"/>
            </w:r>
            <w:r>
              <w:rPr>
                <w:webHidden/>
              </w:rPr>
              <w:t>20</w:t>
            </w:r>
            <w:r>
              <w:rPr>
                <w:webHidden/>
              </w:rPr>
              <w:fldChar w:fldCharType="end"/>
            </w:r>
          </w:hyperlink>
        </w:p>
        <w:p w14:paraId="1A6AED0B" w14:textId="547ABC4D" w:rsidR="0004588D" w:rsidRDefault="0004588D">
          <w:pPr>
            <w:pStyle w:val="INNH3"/>
            <w:rPr>
              <w:rFonts w:asciiTheme="minorHAnsi" w:eastAsiaTheme="minorEastAsia" w:hAnsiTheme="minorHAnsi"/>
              <w:iCs w:val="0"/>
              <w:kern w:val="2"/>
              <w:sz w:val="24"/>
              <w:szCs w:val="24"/>
              <w:lang w:eastAsia="nb-NO"/>
              <w14:ligatures w14:val="standardContextual"/>
            </w:rPr>
          </w:pPr>
          <w:hyperlink w:anchor="_Toc238723727" w:history="1">
            <w:r w:rsidRPr="00741395">
              <w:rPr>
                <w:rStyle w:val="Hyperkobling"/>
                <w:rFonts w:eastAsiaTheme="majorEastAsia" w:cs="Times New Roman"/>
                <w:b/>
                <w:bCs/>
              </w:rPr>
              <w:t>2.8</w:t>
            </w:r>
            <w:r>
              <w:rPr>
                <w:rFonts w:asciiTheme="minorHAnsi" w:eastAsiaTheme="minorEastAsia" w:hAnsiTheme="minorHAnsi"/>
                <w:iCs w:val="0"/>
                <w:kern w:val="2"/>
                <w:sz w:val="24"/>
                <w:szCs w:val="24"/>
                <w:lang w:eastAsia="nb-NO"/>
                <w14:ligatures w14:val="standardContextual"/>
              </w:rPr>
              <w:tab/>
            </w:r>
            <w:r w:rsidRPr="00741395">
              <w:rPr>
                <w:rStyle w:val="Hyperkobling"/>
                <w:rFonts w:eastAsiaTheme="majorEastAsia" w:cs="Times New Roman"/>
                <w:b/>
                <w:bCs/>
              </w:rPr>
              <w:t>Minimumskrav til e-handel</w:t>
            </w:r>
            <w:r>
              <w:rPr>
                <w:webHidden/>
              </w:rPr>
              <w:tab/>
            </w:r>
            <w:r>
              <w:rPr>
                <w:webHidden/>
              </w:rPr>
              <w:fldChar w:fldCharType="begin"/>
            </w:r>
            <w:r>
              <w:rPr>
                <w:webHidden/>
              </w:rPr>
              <w:instrText xml:space="preserve"> PAGEREF _Toc238723727 \h </w:instrText>
            </w:r>
            <w:r>
              <w:rPr>
                <w:webHidden/>
              </w:rPr>
            </w:r>
            <w:r>
              <w:rPr>
                <w:webHidden/>
              </w:rPr>
              <w:fldChar w:fldCharType="separate"/>
            </w:r>
            <w:r>
              <w:rPr>
                <w:webHidden/>
              </w:rPr>
              <w:t>22</w:t>
            </w:r>
            <w:r>
              <w:rPr>
                <w:webHidden/>
              </w:rPr>
              <w:fldChar w:fldCharType="end"/>
            </w:r>
          </w:hyperlink>
        </w:p>
        <w:p w14:paraId="7D0C102B" w14:textId="131480B6" w:rsidR="00E15696" w:rsidRPr="006D6A17" w:rsidRDefault="00E15696" w:rsidP="00E15696">
          <w:pPr>
            <w:spacing w:line="240" w:lineRule="auto"/>
            <w:rPr>
              <w:rFonts w:ascii="Oslo Sans Office" w:hAnsi="Oslo Sans Office"/>
              <w:sz w:val="22"/>
            </w:rPr>
          </w:pPr>
          <w:r w:rsidRPr="008C73E2">
            <w:rPr>
              <w:rFonts w:ascii="Oslo Sans Office" w:hAnsi="Oslo Sans Office"/>
              <w:noProof/>
              <w:szCs w:val="20"/>
            </w:rPr>
            <w:fldChar w:fldCharType="end"/>
          </w:r>
        </w:p>
      </w:sdtContent>
    </w:sdt>
    <w:p w14:paraId="1E7D25A8" w14:textId="216F1D1E" w:rsidR="003663D0" w:rsidRPr="003663D0" w:rsidRDefault="00E15696" w:rsidP="003663D0">
      <w:pPr>
        <w:spacing w:after="200"/>
        <w:rPr>
          <w:rFonts w:ascii="Oslo Sans Office" w:eastAsiaTheme="majorEastAsia" w:hAnsi="Oslo Sans Office"/>
          <w:b/>
          <w:bCs/>
          <w:sz w:val="28"/>
          <w:szCs w:val="28"/>
        </w:rPr>
      </w:pPr>
      <w:r w:rsidRPr="006D6A17">
        <w:rPr>
          <w:sz w:val="22"/>
        </w:rPr>
        <w:br w:type="page"/>
      </w:r>
      <w:bookmarkStart w:id="1" w:name="_Toc886054421"/>
    </w:p>
    <w:p w14:paraId="5B22A3C6" w14:textId="3EBCD646" w:rsidR="00E15696" w:rsidRPr="009267CB" w:rsidRDefault="00E15696" w:rsidP="007D6C52">
      <w:pPr>
        <w:pStyle w:val="Overskrift1"/>
        <w:numPr>
          <w:ilvl w:val="0"/>
          <w:numId w:val="1"/>
        </w:numPr>
        <w:rPr>
          <w:b/>
          <w:color w:val="auto"/>
        </w:rPr>
      </w:pPr>
      <w:bookmarkStart w:id="2" w:name="_Toc238723718"/>
      <w:r w:rsidRPr="00A33E63">
        <w:rPr>
          <w:b/>
          <w:color w:val="000000" w:themeColor="text1"/>
        </w:rPr>
        <w:lastRenderedPageBreak/>
        <w:t>Rammeavtalens innhold</w:t>
      </w:r>
      <w:bookmarkEnd w:id="1"/>
      <w:bookmarkEnd w:id="2"/>
    </w:p>
    <w:p w14:paraId="62EDD4E2" w14:textId="77777777" w:rsidR="009820E7" w:rsidRDefault="000F7817" w:rsidP="00751185">
      <w:pPr>
        <w:spacing w:after="0" w:line="240" w:lineRule="auto"/>
        <w:ind w:left="720" w:hanging="720"/>
        <w:textAlignment w:val="baseline"/>
        <w:rPr>
          <w:color w:val="000000" w:themeColor="text1"/>
        </w:rPr>
      </w:pPr>
      <w:r w:rsidRPr="000F7817">
        <w:rPr>
          <w:color w:val="000000" w:themeColor="text1"/>
        </w:rPr>
        <w:t>Rammeavtalen skal dekke Oslo kommunes og samarbeidspartnernes behov for arbeidsklær, sko</w:t>
      </w:r>
    </w:p>
    <w:p w14:paraId="495ABAE5" w14:textId="2EC1FC03" w:rsidR="009820E7" w:rsidRDefault="000F7817" w:rsidP="00751185">
      <w:pPr>
        <w:spacing w:after="0" w:line="240" w:lineRule="auto"/>
        <w:ind w:left="720" w:hanging="720"/>
        <w:textAlignment w:val="baseline"/>
        <w:rPr>
          <w:color w:val="000000" w:themeColor="text1"/>
        </w:rPr>
      </w:pPr>
      <w:r w:rsidRPr="000F7817">
        <w:rPr>
          <w:color w:val="000000" w:themeColor="text1"/>
        </w:rPr>
        <w:t>og verneutstyr.</w:t>
      </w:r>
      <w:r w:rsidR="00D73242" w:rsidRPr="000F7817">
        <w:rPr>
          <w:color w:val="000000" w:themeColor="text1"/>
        </w:rPr>
        <w:t xml:space="preserve"> Etterspurte produkter </w:t>
      </w:r>
      <w:proofErr w:type="gramStart"/>
      <w:r w:rsidR="00D73242" w:rsidRPr="000F7817">
        <w:rPr>
          <w:color w:val="000000" w:themeColor="text1"/>
        </w:rPr>
        <w:t>fremgår</w:t>
      </w:r>
      <w:proofErr w:type="gramEnd"/>
      <w:r w:rsidR="00D73242" w:rsidRPr="000F7817">
        <w:rPr>
          <w:color w:val="000000" w:themeColor="text1"/>
        </w:rPr>
        <w:t xml:space="preserve"> av Bilag 3 Pris- og produktskjem</w:t>
      </w:r>
      <w:r w:rsidR="00050FDA" w:rsidRPr="000F7817">
        <w:rPr>
          <w:color w:val="000000" w:themeColor="text1"/>
        </w:rPr>
        <w:t>a.</w:t>
      </w:r>
    </w:p>
    <w:p w14:paraId="56EA30C7" w14:textId="77777777" w:rsidR="009820E7" w:rsidRDefault="009820E7" w:rsidP="00751185">
      <w:pPr>
        <w:spacing w:after="0" w:line="240" w:lineRule="auto"/>
        <w:ind w:left="720" w:hanging="720"/>
        <w:textAlignment w:val="baseline"/>
        <w:rPr>
          <w:color w:val="000000" w:themeColor="text1"/>
        </w:rPr>
      </w:pPr>
    </w:p>
    <w:p w14:paraId="00E5597B" w14:textId="309E60E4" w:rsidR="00751185" w:rsidRPr="00751185" w:rsidRDefault="00751185" w:rsidP="00751185">
      <w:pPr>
        <w:spacing w:after="0" w:line="240" w:lineRule="auto"/>
        <w:ind w:left="720" w:hanging="720"/>
        <w:textAlignment w:val="baseline"/>
        <w:rPr>
          <w:rFonts w:ascii="Segoe UI" w:eastAsia="Times New Roman" w:hAnsi="Segoe UI" w:cs="Segoe UI"/>
          <w:sz w:val="18"/>
          <w:szCs w:val="18"/>
          <w:lang w:eastAsia="nb-NO"/>
        </w:rPr>
      </w:pPr>
      <w:r w:rsidRPr="00751185">
        <w:rPr>
          <w:rFonts w:ascii="Oslo Sans Office" w:eastAsia="Times New Roman" w:hAnsi="Oslo Sans Office" w:cs="Segoe UI"/>
          <w:b/>
          <w:bCs/>
          <w:sz w:val="24"/>
          <w:szCs w:val="24"/>
          <w:lang w:eastAsia="nb-NO"/>
        </w:rPr>
        <w:t>Definisjoner</w:t>
      </w:r>
    </w:p>
    <w:p w14:paraId="79A66579" w14:textId="584CEB79" w:rsidR="00751185" w:rsidRPr="00751185" w:rsidRDefault="00751185" w:rsidP="007D6C52">
      <w:pPr>
        <w:numPr>
          <w:ilvl w:val="0"/>
          <w:numId w:val="7"/>
        </w:numPr>
        <w:spacing w:after="0" w:line="240" w:lineRule="auto"/>
        <w:ind w:left="1080" w:firstLine="0"/>
        <w:textAlignment w:val="baseline"/>
        <w:rPr>
          <w:rFonts w:ascii="Oslo Sans Office" w:eastAsia="Times New Roman" w:hAnsi="Oslo Sans Office" w:cs="Segoe UI"/>
          <w:lang w:eastAsia="nb-NO"/>
        </w:rPr>
      </w:pPr>
      <w:r w:rsidRPr="6465DEEE">
        <w:rPr>
          <w:rFonts w:ascii="Oslo Sans Office" w:eastAsia="Times New Roman" w:hAnsi="Oslo Sans Office" w:cs="Segoe UI"/>
          <w:b/>
          <w:lang w:eastAsia="nb-NO"/>
        </w:rPr>
        <w:t>A</w:t>
      </w:r>
      <w:r w:rsidRPr="6465DEEE">
        <w:rPr>
          <w:rFonts w:ascii="Oslo Sans Office" w:eastAsia="Times New Roman" w:hAnsi="Oslo Sans Office" w:cs="Segoe UI"/>
          <w:lang w:eastAsia="nb-NO"/>
        </w:rPr>
        <w:t>-</w:t>
      </w:r>
      <w:r w:rsidRPr="6465DEEE">
        <w:rPr>
          <w:rFonts w:ascii="Oslo Sans Office" w:eastAsia="Times New Roman" w:hAnsi="Oslo Sans Office" w:cs="Segoe UI"/>
          <w:b/>
          <w:lang w:eastAsia="nb-NO"/>
        </w:rPr>
        <w:t>sortiment</w:t>
      </w:r>
      <w:r w:rsidRPr="6465DEEE">
        <w:rPr>
          <w:rFonts w:ascii="Oslo Sans Office" w:eastAsia="Times New Roman" w:hAnsi="Oslo Sans Office" w:cs="Segoe UI"/>
          <w:lang w:eastAsia="nb-NO"/>
        </w:rPr>
        <w:t>: Oppgitte produkter i Bilag 3 Pris- og produktskjema</w:t>
      </w:r>
      <w:r w:rsidR="000D2FA6">
        <w:rPr>
          <w:rFonts w:ascii="Oslo Sans Office" w:eastAsia="Times New Roman" w:hAnsi="Oslo Sans Office" w:cs="Segoe UI"/>
          <w:lang w:eastAsia="nb-NO"/>
        </w:rPr>
        <w:t xml:space="preserve"> (arkfanene: </w:t>
      </w:r>
      <w:r w:rsidR="00CE35F8">
        <w:rPr>
          <w:rFonts w:ascii="Oslo Sans Office" w:eastAsia="Times New Roman" w:hAnsi="Oslo Sans Office" w:cs="Segoe UI"/>
          <w:lang w:eastAsia="nb-NO"/>
        </w:rPr>
        <w:t xml:space="preserve">Arbeidstøy, </w:t>
      </w:r>
      <w:r w:rsidR="00CE35F8" w:rsidRPr="6465DEEE">
        <w:rPr>
          <w:rFonts w:ascii="Oslo Sans Office" w:eastAsia="Times New Roman" w:hAnsi="Oslo Sans Office" w:cs="Segoe UI"/>
          <w:lang w:eastAsia="nb-NO"/>
        </w:rPr>
        <w:t>Synlighetstøy</w:t>
      </w:r>
      <w:r w:rsidR="000D2FA6">
        <w:rPr>
          <w:rFonts w:ascii="Oslo Sans Office" w:eastAsia="Times New Roman" w:hAnsi="Oslo Sans Office" w:cs="Segoe UI"/>
          <w:lang w:eastAsia="nb-NO"/>
        </w:rPr>
        <w:t xml:space="preserve"> og </w:t>
      </w:r>
      <w:proofErr w:type="spellStart"/>
      <w:r w:rsidR="000D2FA6">
        <w:rPr>
          <w:rFonts w:ascii="Oslo Sans Office" w:eastAsia="Times New Roman" w:hAnsi="Oslo Sans Office" w:cs="Segoe UI"/>
          <w:lang w:eastAsia="nb-NO"/>
        </w:rPr>
        <w:t>multinorm</w:t>
      </w:r>
      <w:proofErr w:type="spellEnd"/>
      <w:r w:rsidR="000D2FA6">
        <w:rPr>
          <w:rFonts w:ascii="Oslo Sans Office" w:eastAsia="Times New Roman" w:hAnsi="Oslo Sans Office" w:cs="Segoe UI"/>
          <w:lang w:eastAsia="nb-NO"/>
        </w:rPr>
        <w:t xml:space="preserve">, Verneutstyr og </w:t>
      </w:r>
      <w:r w:rsidR="00CE35F8">
        <w:rPr>
          <w:rFonts w:ascii="Oslo Sans Office" w:eastAsia="Times New Roman" w:hAnsi="Oslo Sans Office" w:cs="Segoe UI"/>
          <w:lang w:eastAsia="nb-NO"/>
        </w:rPr>
        <w:t>arbeidshansker</w:t>
      </w:r>
      <w:r w:rsidR="00ED4C34">
        <w:rPr>
          <w:rFonts w:ascii="Oslo Sans Office" w:eastAsia="Times New Roman" w:hAnsi="Oslo Sans Office" w:cs="Segoe UI"/>
          <w:lang w:eastAsia="nb-NO"/>
        </w:rPr>
        <w:t>,</w:t>
      </w:r>
      <w:r w:rsidR="00CE35F8">
        <w:rPr>
          <w:rFonts w:ascii="Oslo Sans Office" w:eastAsia="Times New Roman" w:hAnsi="Oslo Sans Office" w:cs="Segoe UI"/>
          <w:lang w:eastAsia="nb-NO"/>
        </w:rPr>
        <w:t xml:space="preserve"> Vernesko, sko og tilbehør</w:t>
      </w:r>
      <w:r w:rsidR="00ED4C34">
        <w:rPr>
          <w:rFonts w:ascii="Oslo Sans Office" w:eastAsia="Times New Roman" w:hAnsi="Oslo Sans Office" w:cs="Segoe UI"/>
          <w:lang w:eastAsia="nb-NO"/>
        </w:rPr>
        <w:t>, Søm og reparasjon</w:t>
      </w:r>
      <w:r w:rsidR="00CE35F8">
        <w:rPr>
          <w:rFonts w:ascii="Oslo Sans Office" w:eastAsia="Times New Roman" w:hAnsi="Oslo Sans Office" w:cs="Segoe UI"/>
          <w:lang w:eastAsia="nb-NO"/>
        </w:rPr>
        <w:t>)</w:t>
      </w:r>
    </w:p>
    <w:p w14:paraId="7F8FD016" w14:textId="51A980A1" w:rsidR="00751185" w:rsidRDefault="00751185" w:rsidP="007D6C52">
      <w:pPr>
        <w:numPr>
          <w:ilvl w:val="0"/>
          <w:numId w:val="8"/>
        </w:numPr>
        <w:spacing w:after="0" w:line="240" w:lineRule="auto"/>
        <w:ind w:left="1080" w:firstLine="0"/>
        <w:textAlignment w:val="baseline"/>
        <w:rPr>
          <w:rFonts w:ascii="Oslo Sans Office" w:eastAsia="Times New Roman" w:hAnsi="Oslo Sans Office" w:cs="Segoe UI"/>
          <w:lang w:eastAsia="nb-NO"/>
        </w:rPr>
      </w:pPr>
      <w:r w:rsidRPr="6465DEEE">
        <w:rPr>
          <w:rFonts w:ascii="Oslo Sans Office" w:eastAsia="Times New Roman" w:hAnsi="Oslo Sans Office" w:cs="Segoe UI"/>
          <w:b/>
          <w:lang w:eastAsia="nb-NO"/>
        </w:rPr>
        <w:t>B-sortiment</w:t>
      </w:r>
      <w:r w:rsidRPr="6465DEEE">
        <w:rPr>
          <w:rFonts w:ascii="Oslo Sans Office" w:eastAsia="Times New Roman" w:hAnsi="Oslo Sans Office" w:cs="Segoe UI"/>
          <w:lang w:eastAsia="nb-NO"/>
        </w:rPr>
        <w:t>: Øvrig sortiment/produkter utover opplistet A-sortiment, men som naturlig hører inn</w:t>
      </w:r>
      <w:r w:rsidR="00737817">
        <w:rPr>
          <w:rFonts w:ascii="Oslo Sans Office" w:eastAsia="Times New Roman" w:hAnsi="Oslo Sans Office" w:cs="Segoe UI"/>
          <w:lang w:eastAsia="nb-NO"/>
        </w:rPr>
        <w:t xml:space="preserve"> </w:t>
      </w:r>
      <w:r w:rsidR="56E5F1B5" w:rsidRPr="6465DEEE">
        <w:rPr>
          <w:rFonts w:ascii="Oslo Sans Office" w:eastAsia="Times New Roman" w:hAnsi="Oslo Sans Office" w:cs="Segoe UI"/>
          <w:lang w:eastAsia="nb-NO"/>
        </w:rPr>
        <w:t>under</w:t>
      </w:r>
      <w:r w:rsidRPr="6465DEEE">
        <w:rPr>
          <w:rFonts w:ascii="Oslo Sans Office" w:eastAsia="Times New Roman" w:hAnsi="Oslo Sans Office" w:cs="Segoe UI"/>
          <w:lang w:eastAsia="nb-NO"/>
        </w:rPr>
        <w:t xml:space="preserve"> </w:t>
      </w:r>
      <w:r w:rsidR="4B3A15D1" w:rsidRPr="6465DEEE">
        <w:rPr>
          <w:rFonts w:ascii="Oslo Sans Office" w:eastAsia="Times New Roman" w:hAnsi="Oslo Sans Office" w:cs="Segoe UI"/>
          <w:lang w:eastAsia="nb-NO"/>
        </w:rPr>
        <w:t>de</w:t>
      </w:r>
      <w:r w:rsidRPr="6465DEEE">
        <w:rPr>
          <w:rFonts w:ascii="Oslo Sans Office" w:eastAsia="Times New Roman" w:hAnsi="Oslo Sans Office" w:cs="Segoe UI"/>
          <w:lang w:eastAsia="nb-NO"/>
        </w:rPr>
        <w:t xml:space="preserve"> oppgitte produktgrupper i Bilag 3 Pris- og produktskjema.</w:t>
      </w:r>
    </w:p>
    <w:p w14:paraId="44B2A209" w14:textId="36ED26A2" w:rsidR="00F857DE" w:rsidRDefault="006679DE" w:rsidP="006679DE">
      <w:pPr>
        <w:spacing w:after="0" w:line="240" w:lineRule="auto"/>
        <w:ind w:left="1080"/>
        <w:rPr>
          <w:rFonts w:ascii="Oslo Sans Office" w:eastAsia="Times New Roman" w:hAnsi="Oslo Sans Office" w:cs="Segoe UI"/>
          <w:lang w:eastAsia="nb-NO"/>
        </w:rPr>
      </w:pPr>
      <w:r w:rsidRPr="006679DE">
        <w:rPr>
          <w:rFonts w:ascii="Oslo Sans Office" w:eastAsia="Times New Roman" w:hAnsi="Oslo Sans Office" w:cs="Segoe UI"/>
          <w:lang w:eastAsia="nb-NO"/>
        </w:rPr>
        <w:t>•</w:t>
      </w:r>
      <w:r w:rsidRPr="006679DE">
        <w:rPr>
          <w:rFonts w:ascii="Oslo Sans Office" w:eastAsia="Times New Roman" w:hAnsi="Oslo Sans Office" w:cs="Segoe UI"/>
          <w:lang w:eastAsia="nb-NO"/>
        </w:rPr>
        <w:tab/>
      </w:r>
      <w:r w:rsidR="00FB5DF6" w:rsidRPr="006679DE">
        <w:rPr>
          <w:rFonts w:ascii="Oslo Sans Office" w:eastAsia="Times New Roman" w:hAnsi="Oslo Sans Office" w:cs="Segoe UI"/>
          <w:b/>
          <w:bCs/>
          <w:lang w:eastAsia="nb-NO"/>
        </w:rPr>
        <w:t>Bestiller</w:t>
      </w:r>
      <w:r w:rsidR="00FB5DF6">
        <w:rPr>
          <w:rFonts w:ascii="Oslo Sans Office" w:eastAsia="Times New Roman" w:hAnsi="Oslo Sans Office" w:cs="Segoe UI"/>
          <w:b/>
          <w:bCs/>
          <w:lang w:eastAsia="nb-NO"/>
        </w:rPr>
        <w:t xml:space="preserve">: </w:t>
      </w:r>
      <w:r w:rsidR="00FB5DF6" w:rsidRPr="006679DE">
        <w:rPr>
          <w:rFonts w:ascii="Oslo Sans Office" w:eastAsia="Times New Roman" w:hAnsi="Oslo Sans Office" w:cs="Segoe UI"/>
          <w:lang w:eastAsia="nb-NO"/>
        </w:rPr>
        <w:t>Oslo</w:t>
      </w:r>
      <w:r w:rsidRPr="006679DE">
        <w:rPr>
          <w:rFonts w:ascii="Oslo Sans Office" w:eastAsia="Times New Roman" w:hAnsi="Oslo Sans Office" w:cs="Segoe UI"/>
          <w:lang w:eastAsia="nb-NO"/>
        </w:rPr>
        <w:t xml:space="preserve"> kommunes og samarbeidspartneres virksomheter som gjør avrop på denne avtalen.</w:t>
      </w:r>
    </w:p>
    <w:p w14:paraId="503587EE" w14:textId="77777777" w:rsidR="00F857DE" w:rsidRDefault="00F857DE" w:rsidP="00F857DE">
      <w:pPr>
        <w:spacing w:after="0" w:line="240" w:lineRule="auto"/>
        <w:ind w:left="1080"/>
        <w:textAlignment w:val="baseline"/>
        <w:rPr>
          <w:rFonts w:ascii="Oslo Sans Office" w:eastAsia="Times New Roman" w:hAnsi="Oslo Sans Office" w:cs="Segoe UI"/>
          <w:szCs w:val="20"/>
          <w:lang w:eastAsia="nb-NO"/>
        </w:rPr>
      </w:pPr>
    </w:p>
    <w:p w14:paraId="79B90DCE" w14:textId="77777777" w:rsidR="00714F32" w:rsidRPr="00751185" w:rsidRDefault="00714F32" w:rsidP="00F857DE">
      <w:pPr>
        <w:spacing w:after="0" w:line="240" w:lineRule="auto"/>
        <w:ind w:left="1080"/>
        <w:textAlignment w:val="baseline"/>
        <w:rPr>
          <w:rFonts w:ascii="Oslo Sans Office" w:eastAsia="Times New Roman" w:hAnsi="Oslo Sans Office" w:cs="Segoe UI"/>
          <w:szCs w:val="20"/>
          <w:lang w:eastAsia="nb-NO"/>
        </w:rPr>
      </w:pPr>
    </w:p>
    <w:p w14:paraId="088EBB25" w14:textId="49CAAB15" w:rsidR="00A33E63" w:rsidRPr="00FB5DF6" w:rsidRDefault="00A33E63" w:rsidP="00FB5DF6">
      <w:pPr>
        <w:keepNext/>
        <w:keepLines/>
        <w:numPr>
          <w:ilvl w:val="0"/>
          <w:numId w:val="1"/>
        </w:numPr>
        <w:spacing w:after="120" w:line="240" w:lineRule="auto"/>
        <w:outlineLvl w:val="0"/>
        <w:rPr>
          <w:rFonts w:asciiTheme="majorHAnsi" w:eastAsiaTheme="majorEastAsia" w:hAnsiTheme="majorHAnsi" w:cstheme="majorBidi"/>
          <w:b/>
          <w:bCs/>
          <w:sz w:val="28"/>
          <w:szCs w:val="32"/>
        </w:rPr>
      </w:pPr>
      <w:bookmarkStart w:id="3" w:name="_Toc57376964"/>
      <w:bookmarkStart w:id="4" w:name="_Toc238723719"/>
      <w:r w:rsidRPr="00A33E63">
        <w:rPr>
          <w:rFonts w:asciiTheme="majorHAnsi" w:eastAsiaTheme="majorEastAsia" w:hAnsiTheme="majorHAnsi" w:cstheme="majorBidi"/>
          <w:b/>
          <w:bCs/>
          <w:sz w:val="28"/>
          <w:szCs w:val="32"/>
        </w:rPr>
        <w:t>Krav til ytelsene</w:t>
      </w:r>
      <w:bookmarkEnd w:id="3"/>
      <w:bookmarkEnd w:id="4"/>
    </w:p>
    <w:p w14:paraId="7E42E6E8" w14:textId="2194E968" w:rsidR="00A33E63" w:rsidRPr="000A64BD" w:rsidRDefault="00A33E63" w:rsidP="000A64BD">
      <w:pPr>
        <w:keepNext/>
        <w:spacing w:after="240" w:line="240" w:lineRule="auto"/>
        <w:ind w:left="720" w:hanging="720"/>
        <w:outlineLvl w:val="2"/>
        <w:rPr>
          <w:rFonts w:ascii="Oslo Sans Office" w:eastAsiaTheme="majorEastAsia" w:hAnsi="Oslo Sans Office" w:cs="Times New Roman"/>
          <w:b/>
          <w:bCs/>
          <w:sz w:val="24"/>
          <w:szCs w:val="24"/>
        </w:rPr>
      </w:pPr>
      <w:bookmarkStart w:id="5" w:name="_Toc57376965"/>
      <w:bookmarkStart w:id="6" w:name="_Toc238723720"/>
      <w:r w:rsidRPr="00A33E63">
        <w:rPr>
          <w:rFonts w:ascii="Oslo Sans Office" w:eastAsiaTheme="majorEastAsia" w:hAnsi="Oslo Sans Office" w:cs="Times New Roman"/>
          <w:b/>
          <w:bCs/>
          <w:sz w:val="24"/>
          <w:szCs w:val="24"/>
        </w:rPr>
        <w:t>2.1</w:t>
      </w:r>
      <w:r w:rsidRPr="00A33E63">
        <w:rPr>
          <w:rFonts w:ascii="Oslo Sans Office" w:eastAsiaTheme="majorEastAsia" w:hAnsi="Oslo Sans Office" w:cs="Times New Roman"/>
          <w:b/>
          <w:bCs/>
          <w:sz w:val="24"/>
          <w:szCs w:val="24"/>
        </w:rPr>
        <w:tab/>
        <w:t>Forklaring til kravtabell</w:t>
      </w:r>
      <w:bookmarkEnd w:id="5"/>
      <w:bookmarkEnd w:id="6"/>
    </w:p>
    <w:tbl>
      <w:tblPr>
        <w:tblStyle w:val="Tabellrutenett"/>
        <w:tblW w:w="926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025"/>
        <w:gridCol w:w="7235"/>
      </w:tblGrid>
      <w:tr w:rsidR="000A64BD" w:rsidRPr="002625ED" w14:paraId="5DC4F28B" w14:textId="77777777" w:rsidTr="28873E48">
        <w:tc>
          <w:tcPr>
            <w:tcW w:w="2025" w:type="dxa"/>
            <w:shd w:val="clear" w:color="auto" w:fill="F9C66B" w:themeFill="accent6"/>
          </w:tcPr>
          <w:p w14:paraId="3336DDAF" w14:textId="77777777" w:rsidR="000A64BD" w:rsidRPr="002625ED" w:rsidRDefault="000A64BD">
            <w:pPr>
              <w:tabs>
                <w:tab w:val="left" w:pos="1701"/>
              </w:tabs>
              <w:spacing w:after="0" w:line="276" w:lineRule="auto"/>
              <w:rPr>
                <w:rFonts w:ascii="Oslo Sans Office" w:hAnsi="Oslo Sans Office"/>
                <w:b/>
                <w:bCs/>
                <w:sz w:val="18"/>
                <w:szCs w:val="18"/>
              </w:rPr>
            </w:pPr>
            <w:r w:rsidRPr="002625ED">
              <w:rPr>
                <w:rFonts w:ascii="Oslo Sans Office" w:hAnsi="Oslo Sans Office"/>
                <w:b/>
                <w:bCs/>
                <w:sz w:val="18"/>
                <w:szCs w:val="18"/>
              </w:rPr>
              <w:t>Felt</w:t>
            </w:r>
          </w:p>
        </w:tc>
        <w:tc>
          <w:tcPr>
            <w:tcW w:w="7235" w:type="dxa"/>
            <w:shd w:val="clear" w:color="auto" w:fill="F9C66B" w:themeFill="accent6"/>
          </w:tcPr>
          <w:p w14:paraId="5AE351C6" w14:textId="77777777" w:rsidR="000A64BD" w:rsidRPr="002625ED" w:rsidRDefault="000A64BD">
            <w:pPr>
              <w:tabs>
                <w:tab w:val="left" w:pos="1701"/>
              </w:tabs>
              <w:spacing w:after="0" w:line="276" w:lineRule="auto"/>
              <w:rPr>
                <w:rFonts w:ascii="Oslo Sans Office" w:hAnsi="Oslo Sans Office"/>
                <w:b/>
                <w:bCs/>
                <w:sz w:val="18"/>
                <w:szCs w:val="18"/>
              </w:rPr>
            </w:pPr>
            <w:r w:rsidRPr="002625ED">
              <w:rPr>
                <w:rFonts w:ascii="Oslo Sans Office" w:hAnsi="Oslo Sans Office"/>
                <w:b/>
                <w:bCs/>
                <w:sz w:val="18"/>
                <w:szCs w:val="18"/>
              </w:rPr>
              <w:t>Forklaring</w:t>
            </w:r>
          </w:p>
        </w:tc>
      </w:tr>
      <w:tr w:rsidR="000A64BD" w:rsidRPr="002625ED" w14:paraId="5329F0D7" w14:textId="77777777" w:rsidTr="28873E48">
        <w:tc>
          <w:tcPr>
            <w:tcW w:w="2025" w:type="dxa"/>
          </w:tcPr>
          <w:p w14:paraId="6799A1A0" w14:textId="77777777" w:rsidR="000A64BD" w:rsidRPr="002625ED" w:rsidRDefault="000A64BD">
            <w:pPr>
              <w:tabs>
                <w:tab w:val="left" w:pos="1701"/>
              </w:tabs>
              <w:spacing w:after="0" w:line="276" w:lineRule="auto"/>
              <w:rPr>
                <w:rFonts w:ascii="Oslo Sans Office" w:hAnsi="Oslo Sans Office"/>
                <w:sz w:val="18"/>
                <w:szCs w:val="18"/>
              </w:rPr>
            </w:pPr>
            <w:r w:rsidRPr="002625ED">
              <w:rPr>
                <w:rFonts w:ascii="Oslo Sans Office" w:hAnsi="Oslo Sans Office"/>
                <w:sz w:val="18"/>
                <w:szCs w:val="18"/>
              </w:rPr>
              <w:t>Krav nr.</w:t>
            </w:r>
          </w:p>
        </w:tc>
        <w:tc>
          <w:tcPr>
            <w:tcW w:w="7235" w:type="dxa"/>
          </w:tcPr>
          <w:p w14:paraId="0BDA5CE2" w14:textId="77777777" w:rsidR="000A64BD" w:rsidRPr="002625ED" w:rsidRDefault="000A64BD">
            <w:pPr>
              <w:tabs>
                <w:tab w:val="left" w:pos="1701"/>
              </w:tabs>
              <w:spacing w:after="0" w:line="276" w:lineRule="auto"/>
              <w:rPr>
                <w:rFonts w:ascii="Oslo Sans Office" w:hAnsi="Oslo Sans Office"/>
                <w:sz w:val="18"/>
                <w:szCs w:val="18"/>
              </w:rPr>
            </w:pPr>
            <w:r w:rsidRPr="002625ED">
              <w:rPr>
                <w:rFonts w:ascii="Oslo Sans Office" w:hAnsi="Oslo Sans Office"/>
                <w:sz w:val="18"/>
                <w:szCs w:val="18"/>
              </w:rPr>
              <w:t>Kravets unike løpenummer</w:t>
            </w:r>
          </w:p>
        </w:tc>
      </w:tr>
      <w:tr w:rsidR="000A64BD" w:rsidRPr="002625ED" w14:paraId="04698D06" w14:textId="77777777" w:rsidTr="28873E48">
        <w:tc>
          <w:tcPr>
            <w:tcW w:w="2025" w:type="dxa"/>
          </w:tcPr>
          <w:p w14:paraId="0B093E6D" w14:textId="1B0503ED" w:rsidR="000A64BD" w:rsidRPr="002625ED" w:rsidRDefault="000A64BD">
            <w:pPr>
              <w:tabs>
                <w:tab w:val="left" w:pos="1701"/>
              </w:tabs>
              <w:spacing w:after="0" w:line="276" w:lineRule="auto"/>
              <w:rPr>
                <w:rFonts w:ascii="Oslo Sans Office" w:hAnsi="Oslo Sans Office"/>
                <w:bCs/>
                <w:sz w:val="18"/>
                <w:szCs w:val="18"/>
              </w:rPr>
            </w:pPr>
            <w:r w:rsidRPr="002625ED">
              <w:rPr>
                <w:rFonts w:ascii="Oslo Sans Office" w:hAnsi="Oslo Sans Office"/>
                <w:sz w:val="18"/>
                <w:szCs w:val="18"/>
              </w:rPr>
              <w:t>Beskrivelse</w:t>
            </w:r>
          </w:p>
        </w:tc>
        <w:tc>
          <w:tcPr>
            <w:tcW w:w="7235" w:type="dxa"/>
          </w:tcPr>
          <w:p w14:paraId="626A3F84" w14:textId="77777777" w:rsidR="000A64BD" w:rsidRDefault="000A64BD">
            <w:pPr>
              <w:tabs>
                <w:tab w:val="left" w:pos="1701"/>
              </w:tabs>
              <w:spacing w:after="0" w:line="276" w:lineRule="auto"/>
              <w:rPr>
                <w:rFonts w:ascii="Oslo Sans Office" w:hAnsi="Oslo Sans Office"/>
                <w:sz w:val="18"/>
                <w:szCs w:val="18"/>
              </w:rPr>
            </w:pPr>
            <w:r w:rsidRPr="002625ED">
              <w:rPr>
                <w:rFonts w:ascii="Oslo Sans Office" w:hAnsi="Oslo Sans Office"/>
                <w:sz w:val="18"/>
                <w:szCs w:val="18"/>
              </w:rPr>
              <w:t>Beskrivelse av kravet</w:t>
            </w:r>
          </w:p>
          <w:p w14:paraId="7CAC98A9" w14:textId="47E1B058" w:rsidR="001B616B" w:rsidRPr="002625ED" w:rsidRDefault="001B616B">
            <w:pPr>
              <w:tabs>
                <w:tab w:val="left" w:pos="1701"/>
              </w:tabs>
              <w:spacing w:after="0" w:line="276" w:lineRule="auto"/>
              <w:rPr>
                <w:rFonts w:ascii="Oslo Sans Office" w:hAnsi="Oslo Sans Office"/>
                <w:sz w:val="18"/>
                <w:szCs w:val="18"/>
              </w:rPr>
            </w:pPr>
          </w:p>
        </w:tc>
      </w:tr>
      <w:tr w:rsidR="000A64BD" w:rsidRPr="002625ED" w14:paraId="1D6D339D" w14:textId="77777777" w:rsidTr="0067010B">
        <w:trPr>
          <w:trHeight w:val="2518"/>
        </w:trPr>
        <w:tc>
          <w:tcPr>
            <w:tcW w:w="2025" w:type="dxa"/>
          </w:tcPr>
          <w:p w14:paraId="6053DBF2" w14:textId="77777777" w:rsidR="000A64BD" w:rsidRPr="002625ED" w:rsidRDefault="000A64BD">
            <w:pPr>
              <w:tabs>
                <w:tab w:val="left" w:pos="1701"/>
              </w:tabs>
              <w:spacing w:after="0" w:line="240" w:lineRule="auto"/>
              <w:rPr>
                <w:rFonts w:ascii="Oslo Sans Office" w:hAnsi="Oslo Sans Office"/>
                <w:sz w:val="18"/>
                <w:szCs w:val="18"/>
              </w:rPr>
            </w:pPr>
            <w:r w:rsidRPr="002625ED">
              <w:rPr>
                <w:rFonts w:ascii="Oslo Sans Office" w:hAnsi="Oslo Sans Office"/>
                <w:sz w:val="18"/>
                <w:szCs w:val="18"/>
              </w:rPr>
              <w:t>Kravtype</w:t>
            </w:r>
          </w:p>
        </w:tc>
        <w:tc>
          <w:tcPr>
            <w:tcW w:w="7235" w:type="dxa"/>
          </w:tcPr>
          <w:p w14:paraId="0E06AA59" w14:textId="367C972E" w:rsidR="000A64BD" w:rsidRPr="002625ED" w:rsidRDefault="000A64BD" w:rsidP="00BF2943">
            <w:pPr>
              <w:spacing w:line="240" w:lineRule="auto"/>
              <w:rPr>
                <w:rFonts w:ascii="Oslo Sans Office" w:hAnsi="Oslo Sans Office"/>
                <w:sz w:val="18"/>
                <w:szCs w:val="18"/>
              </w:rPr>
            </w:pPr>
            <w:r w:rsidRPr="002625ED">
              <w:rPr>
                <w:rFonts w:ascii="Oslo Sans Office" w:hAnsi="Oslo Sans Office"/>
                <w:sz w:val="18"/>
                <w:szCs w:val="18"/>
              </w:rPr>
              <w:t>Kravtype</w:t>
            </w:r>
            <w:r w:rsidRPr="00ED4C34">
              <w:rPr>
                <w:rFonts w:ascii="Oslo Sans Office" w:hAnsi="Oslo Sans Office"/>
                <w:b/>
                <w:sz w:val="18"/>
                <w:szCs w:val="18"/>
              </w:rPr>
              <w:t xml:space="preserve"> M</w:t>
            </w:r>
            <w:r w:rsidR="00FB5DF6" w:rsidRPr="002625ED">
              <w:rPr>
                <w:rFonts w:ascii="Oslo Sans Office" w:hAnsi="Oslo Sans Office"/>
                <w:bCs/>
                <w:sz w:val="18"/>
                <w:szCs w:val="18"/>
              </w:rPr>
              <w:t xml:space="preserve"> (Minimumskrav</w:t>
            </w:r>
            <w:r w:rsidR="00FB5DF6" w:rsidRPr="002625ED">
              <w:rPr>
                <w:rFonts w:ascii="Oslo Sans Office" w:hAnsi="Oslo Sans Office"/>
                <w:b/>
                <w:sz w:val="18"/>
                <w:szCs w:val="18"/>
              </w:rPr>
              <w:t xml:space="preserve">) </w:t>
            </w:r>
            <w:r w:rsidRPr="002625ED">
              <w:rPr>
                <w:rFonts w:ascii="Oslo Sans Office" w:hAnsi="Oslo Sans Office"/>
                <w:sz w:val="18"/>
                <w:szCs w:val="18"/>
              </w:rPr>
              <w:t>må tilfredsstilles. Kravet er å anse som et minimumskrav som ikke er gjenstand for relativ vurdering.</w:t>
            </w:r>
          </w:p>
          <w:p w14:paraId="4DD27206" w14:textId="202FAD0E" w:rsidR="0086356D" w:rsidRPr="002625ED" w:rsidRDefault="00DF6219" w:rsidP="00BF2943">
            <w:pPr>
              <w:spacing w:line="240" w:lineRule="auto"/>
              <w:rPr>
                <w:rFonts w:ascii="Oslo Sans Office" w:hAnsi="Oslo Sans Office"/>
                <w:color w:val="000000" w:themeColor="text1"/>
                <w:sz w:val="18"/>
                <w:szCs w:val="18"/>
                <w:shd w:val="clear" w:color="auto" w:fill="FFFFFF"/>
              </w:rPr>
            </w:pPr>
            <w:r w:rsidRPr="002625ED">
              <w:rPr>
                <w:rFonts w:ascii="Oslo Sans Office" w:hAnsi="Oslo Sans Office"/>
                <w:color w:val="000000" w:themeColor="text1"/>
                <w:sz w:val="18"/>
                <w:szCs w:val="18"/>
                <w:shd w:val="clear" w:color="auto" w:fill="FFFFFF"/>
              </w:rPr>
              <w:t>Kravtype </w:t>
            </w:r>
            <w:r w:rsidRPr="002625ED">
              <w:rPr>
                <w:rFonts w:ascii="Oslo Sans Office" w:hAnsi="Oslo Sans Office"/>
                <w:b/>
                <w:bCs/>
                <w:color w:val="000000" w:themeColor="text1"/>
                <w:sz w:val="18"/>
                <w:szCs w:val="18"/>
                <w:shd w:val="clear" w:color="auto" w:fill="FFFFFF"/>
              </w:rPr>
              <w:t>O</w:t>
            </w:r>
            <w:r w:rsidRPr="002625ED">
              <w:rPr>
                <w:rFonts w:ascii="Oslo Sans Office" w:hAnsi="Oslo Sans Office"/>
                <w:color w:val="000000" w:themeColor="text1"/>
                <w:sz w:val="18"/>
                <w:szCs w:val="18"/>
                <w:shd w:val="clear" w:color="auto" w:fill="FFFFFF"/>
              </w:rPr>
              <w:t> (Opsjonskrav). Dette er opsjon som er valgfritt å tilby og det er valgfritt for Kunden å bestille eventuelt tilbudt opsjon. Opsjonen skal prises separat og blir ikke evaluert.</w:t>
            </w:r>
            <w:r w:rsidR="39B37FA3" w:rsidRPr="002625ED">
              <w:rPr>
                <w:rFonts w:ascii="Times New Roman" w:hAnsi="Times New Roman" w:cs="Times New Roman"/>
                <w:color w:val="000000" w:themeColor="text1"/>
                <w:sz w:val="18"/>
                <w:szCs w:val="18"/>
                <w:shd w:val="clear" w:color="auto" w:fill="FFFFFF"/>
              </w:rPr>
              <w:t> </w:t>
            </w:r>
            <w:r w:rsidRPr="002625ED">
              <w:rPr>
                <w:rFonts w:ascii="Oslo Sans Office" w:hAnsi="Oslo Sans Office"/>
                <w:color w:val="000000" w:themeColor="text1"/>
                <w:sz w:val="18"/>
                <w:szCs w:val="18"/>
                <w:shd w:val="clear" w:color="auto" w:fill="FFFFFF"/>
              </w:rPr>
              <w:t xml:space="preserve"> Kunden st</w:t>
            </w:r>
            <w:r w:rsidRPr="002625ED">
              <w:rPr>
                <w:rFonts w:ascii="Oslo Sans Office" w:hAnsi="Oslo Sans Office" w:cs="Oslo Sans Office"/>
                <w:color w:val="000000" w:themeColor="text1"/>
                <w:sz w:val="18"/>
                <w:szCs w:val="18"/>
                <w:shd w:val="clear" w:color="auto" w:fill="FFFFFF"/>
              </w:rPr>
              <w:t>å</w:t>
            </w:r>
            <w:r w:rsidRPr="002625ED">
              <w:rPr>
                <w:rFonts w:ascii="Oslo Sans Office" w:hAnsi="Oslo Sans Office"/>
                <w:color w:val="000000" w:themeColor="text1"/>
                <w:sz w:val="18"/>
                <w:szCs w:val="18"/>
                <w:shd w:val="clear" w:color="auto" w:fill="FFFFFF"/>
              </w:rPr>
              <w:t xml:space="preserve">r fritt til </w:t>
            </w:r>
            <w:r w:rsidRPr="002625ED">
              <w:rPr>
                <w:rFonts w:ascii="Oslo Sans Office" w:hAnsi="Oslo Sans Office" w:cs="Oslo Sans Office"/>
                <w:color w:val="000000" w:themeColor="text1"/>
                <w:sz w:val="18"/>
                <w:szCs w:val="18"/>
                <w:shd w:val="clear" w:color="auto" w:fill="FFFFFF"/>
              </w:rPr>
              <w:t>å</w:t>
            </w:r>
            <w:r w:rsidRPr="002625ED">
              <w:rPr>
                <w:rFonts w:ascii="Oslo Sans Office" w:hAnsi="Oslo Sans Office"/>
                <w:color w:val="000000" w:themeColor="text1"/>
                <w:sz w:val="18"/>
                <w:szCs w:val="18"/>
                <w:shd w:val="clear" w:color="auto" w:fill="FFFFFF"/>
              </w:rPr>
              <w:t xml:space="preserve"> anskaffe det som tilbys som opsjon utenfor avtalen. Kvalitet og pris på tilbudte opsjoner vil spille inn på hvorvidt Kunden vil velge å benytte seg av opsjonene i denne avtalen</w:t>
            </w:r>
            <w:r w:rsidR="006B6139">
              <w:rPr>
                <w:rFonts w:ascii="Oslo Sans Office" w:hAnsi="Oslo Sans Office"/>
                <w:color w:val="000000" w:themeColor="text1"/>
                <w:sz w:val="18"/>
                <w:szCs w:val="18"/>
                <w:shd w:val="clear" w:color="auto" w:fill="FFFFFF"/>
              </w:rPr>
              <w:t>.</w:t>
            </w:r>
            <w:r w:rsidRPr="002625ED">
              <w:rPr>
                <w:rFonts w:ascii="Oslo Sans Office" w:hAnsi="Oslo Sans Office"/>
                <w:color w:val="000000" w:themeColor="text1"/>
                <w:sz w:val="18"/>
                <w:szCs w:val="18"/>
                <w:bdr w:val="none" w:sz="0" w:space="0" w:color="auto" w:frame="1"/>
                <w:shd w:val="clear" w:color="auto" w:fill="C6C6C6"/>
              </w:rPr>
              <w:t> </w:t>
            </w:r>
          </w:p>
        </w:tc>
      </w:tr>
      <w:tr w:rsidR="000A64BD" w:rsidRPr="002625ED" w14:paraId="1DE75A84" w14:textId="77777777" w:rsidTr="28873E48">
        <w:tc>
          <w:tcPr>
            <w:tcW w:w="2025" w:type="dxa"/>
          </w:tcPr>
          <w:p w14:paraId="0161C2F0" w14:textId="77777777" w:rsidR="000A64BD" w:rsidRPr="002625ED" w:rsidRDefault="000A64BD">
            <w:pPr>
              <w:tabs>
                <w:tab w:val="left" w:pos="1701"/>
              </w:tabs>
              <w:spacing w:after="0" w:line="240" w:lineRule="auto"/>
              <w:rPr>
                <w:rFonts w:ascii="Oslo Sans Office" w:hAnsi="Oslo Sans Office"/>
                <w:sz w:val="18"/>
                <w:szCs w:val="18"/>
              </w:rPr>
            </w:pPr>
            <w:r w:rsidRPr="002625ED">
              <w:rPr>
                <w:rFonts w:ascii="Oslo Sans Office" w:hAnsi="Oslo Sans Office"/>
                <w:sz w:val="18"/>
                <w:szCs w:val="18"/>
              </w:rPr>
              <w:t>Svar</w:t>
            </w:r>
          </w:p>
        </w:tc>
        <w:tc>
          <w:tcPr>
            <w:tcW w:w="7235" w:type="dxa"/>
          </w:tcPr>
          <w:p w14:paraId="1E802DCF" w14:textId="77777777" w:rsidR="000A64BD" w:rsidRPr="002625ED" w:rsidRDefault="000A64BD">
            <w:pPr>
              <w:spacing w:line="240" w:lineRule="auto"/>
              <w:ind w:left="36" w:hanging="36"/>
              <w:rPr>
                <w:rFonts w:ascii="Oslo Sans Office" w:hAnsi="Oslo Sans Office"/>
                <w:sz w:val="18"/>
                <w:szCs w:val="18"/>
              </w:rPr>
            </w:pPr>
            <w:r w:rsidRPr="002625ED">
              <w:rPr>
                <w:rFonts w:ascii="Oslo Sans Office" w:hAnsi="Oslo Sans Office"/>
                <w:sz w:val="18"/>
                <w:szCs w:val="18"/>
              </w:rPr>
              <w:t>«</w:t>
            </w:r>
            <w:r w:rsidRPr="002625ED">
              <w:rPr>
                <w:rFonts w:ascii="Oslo Sans Office" w:hAnsi="Oslo Sans Office"/>
                <w:b/>
                <w:sz w:val="18"/>
                <w:szCs w:val="18"/>
              </w:rPr>
              <w:t>Ja</w:t>
            </w:r>
            <w:r w:rsidRPr="002625ED">
              <w:rPr>
                <w:rFonts w:ascii="Oslo Sans Office" w:hAnsi="Oslo Sans Office"/>
                <w:sz w:val="18"/>
                <w:szCs w:val="18"/>
              </w:rPr>
              <w:t>» betyr at Leverandøren leverer tjenesten eller funksjonen og/eller aksepterer dette kravet. Svaret forplikter Leverandøren som en del av leveransen.</w:t>
            </w:r>
          </w:p>
          <w:p w14:paraId="366A0FA7" w14:textId="21439B99" w:rsidR="000A64BD" w:rsidRPr="002625ED" w:rsidRDefault="000A64BD">
            <w:pPr>
              <w:spacing w:after="0" w:line="276" w:lineRule="auto"/>
              <w:ind w:left="36" w:hanging="36"/>
              <w:rPr>
                <w:rFonts w:ascii="Oslo Sans Office" w:hAnsi="Oslo Sans Office"/>
                <w:sz w:val="18"/>
                <w:szCs w:val="18"/>
              </w:rPr>
            </w:pPr>
            <w:r w:rsidRPr="002625ED">
              <w:rPr>
                <w:rFonts w:ascii="Oslo Sans Office" w:hAnsi="Oslo Sans Office"/>
                <w:sz w:val="18"/>
                <w:szCs w:val="18"/>
              </w:rPr>
              <w:t>«</w:t>
            </w:r>
            <w:r w:rsidRPr="002625ED">
              <w:rPr>
                <w:rFonts w:ascii="Oslo Sans Office" w:hAnsi="Oslo Sans Office"/>
                <w:b/>
                <w:bCs/>
                <w:sz w:val="18"/>
                <w:szCs w:val="18"/>
              </w:rPr>
              <w:t>Nei</w:t>
            </w:r>
            <w:r w:rsidRPr="002625ED">
              <w:rPr>
                <w:rFonts w:ascii="Oslo Sans Office" w:hAnsi="Oslo Sans Office"/>
                <w:sz w:val="18"/>
                <w:szCs w:val="18"/>
              </w:rPr>
              <w:t>» betyr at Leverandøren ikke leverer tjenesten eller funksjonen og/eller kravet aksepteres ikke.</w:t>
            </w:r>
          </w:p>
        </w:tc>
      </w:tr>
    </w:tbl>
    <w:p w14:paraId="37370FCA" w14:textId="77777777" w:rsidR="00F84BE1" w:rsidRDefault="00F84BE1" w:rsidP="00F84BE1">
      <w:pPr>
        <w:spacing w:after="0"/>
        <w:rPr>
          <w:rFonts w:ascii="Oslo Sans Office" w:hAnsi="Oslo Sans Office"/>
          <w:b/>
          <w:szCs w:val="20"/>
        </w:rPr>
      </w:pPr>
    </w:p>
    <w:p w14:paraId="2BAB3BD1" w14:textId="5CE4050E" w:rsidR="00C71D9F" w:rsidRDefault="00F84BE1" w:rsidP="00EA23E4">
      <w:pPr>
        <w:spacing w:after="0"/>
        <w:rPr>
          <w:rFonts w:ascii="Oslo Sans Office" w:hAnsi="Oslo Sans Office"/>
          <w:szCs w:val="20"/>
        </w:rPr>
      </w:pPr>
      <w:r w:rsidRPr="00A33E63">
        <w:rPr>
          <w:rFonts w:ascii="Oslo Sans Office" w:hAnsi="Oslo Sans Office"/>
          <w:b/>
          <w:szCs w:val="20"/>
        </w:rPr>
        <w:t>Kravene som er beskrevet under skal besvares av Leverandøren i Bilag 2.</w:t>
      </w:r>
      <w:r w:rsidRPr="00A33E63">
        <w:rPr>
          <w:rFonts w:ascii="Oslo Sans Office" w:hAnsi="Oslo Sans Office"/>
          <w:szCs w:val="20"/>
        </w:rPr>
        <w:t xml:space="preserve"> Alle krav skal besvares med enten Ja eller Nei. Manglende oppfyllelse av minimumskrav kan medføre avvisning av tilbudet</w:t>
      </w:r>
      <w:r w:rsidR="00E163C4">
        <w:rPr>
          <w:rFonts w:ascii="Oslo Sans Office" w:hAnsi="Oslo Sans Office"/>
          <w:szCs w:val="20"/>
        </w:rPr>
        <w:t>.</w:t>
      </w:r>
    </w:p>
    <w:p w14:paraId="117DB57D" w14:textId="77777777" w:rsidR="00150E67" w:rsidRDefault="00150E67" w:rsidP="00150E67">
      <w:pPr>
        <w:keepNext/>
        <w:spacing w:after="0" w:line="240" w:lineRule="auto"/>
        <w:outlineLvl w:val="2"/>
        <w:rPr>
          <w:rFonts w:ascii="Oslo Sans Office" w:hAnsi="Oslo Sans Office"/>
          <w:szCs w:val="20"/>
        </w:rPr>
      </w:pPr>
    </w:p>
    <w:p w14:paraId="77686319" w14:textId="77777777" w:rsidR="00B209BD" w:rsidRDefault="00B209BD" w:rsidP="00150E67">
      <w:pPr>
        <w:keepNext/>
        <w:spacing w:after="0" w:line="240" w:lineRule="auto"/>
        <w:outlineLvl w:val="2"/>
        <w:rPr>
          <w:rFonts w:ascii="Oslo Sans Office" w:eastAsiaTheme="majorEastAsia" w:hAnsi="Oslo Sans Office" w:cs="Times New Roman"/>
          <w:b/>
          <w:bCs/>
          <w:sz w:val="24"/>
          <w:szCs w:val="24"/>
        </w:rPr>
      </w:pPr>
    </w:p>
    <w:p w14:paraId="213A4466" w14:textId="77777777" w:rsidR="00150E67" w:rsidRPr="002625ED" w:rsidRDefault="00C71D9F" w:rsidP="00150E67">
      <w:pPr>
        <w:keepNext/>
        <w:spacing w:after="0" w:line="240" w:lineRule="auto"/>
        <w:ind w:left="720" w:hanging="720"/>
        <w:outlineLvl w:val="2"/>
        <w:rPr>
          <w:rFonts w:ascii="Oslo Sans Office" w:eastAsiaTheme="majorEastAsia" w:hAnsi="Oslo Sans Office" w:cs="Times New Roman"/>
          <w:b/>
          <w:bCs/>
          <w:szCs w:val="20"/>
        </w:rPr>
      </w:pPr>
      <w:bookmarkStart w:id="7" w:name="_Toc238723721"/>
      <w:r w:rsidRPr="28873E48">
        <w:rPr>
          <w:rFonts w:ascii="Oslo Sans Office" w:eastAsiaTheme="majorEastAsia" w:hAnsi="Oslo Sans Office" w:cs="Times New Roman"/>
          <w:b/>
          <w:bCs/>
          <w:sz w:val="24"/>
          <w:szCs w:val="24"/>
        </w:rPr>
        <w:t>2.2</w:t>
      </w:r>
      <w:r>
        <w:tab/>
      </w:r>
      <w:r w:rsidR="00150E67" w:rsidRPr="002625ED">
        <w:rPr>
          <w:rFonts w:ascii="Oslo Sans Office" w:eastAsiaTheme="majorEastAsia" w:hAnsi="Oslo Sans Office" w:cs="Times New Roman"/>
          <w:b/>
          <w:bCs/>
          <w:color w:val="000000" w:themeColor="text1"/>
          <w:szCs w:val="20"/>
        </w:rPr>
        <w:t>Minimumskrav til A og B-sortiment</w:t>
      </w:r>
      <w:bookmarkEnd w:id="7"/>
    </w:p>
    <w:p w14:paraId="535ECB34" w14:textId="77777777" w:rsidR="00150E67" w:rsidRPr="002625ED" w:rsidRDefault="00150E67" w:rsidP="00150E67">
      <w:pPr>
        <w:tabs>
          <w:tab w:val="left" w:pos="2520"/>
        </w:tabs>
        <w:spacing w:after="0"/>
        <w:rPr>
          <w:rFonts w:ascii="Oslo Sans Office" w:hAnsi="Oslo Sans Office"/>
          <w:i/>
          <w:iCs/>
          <w:color w:val="0070C0"/>
          <w:szCs w:val="20"/>
        </w:rPr>
      </w:pPr>
    </w:p>
    <w:tbl>
      <w:tblPr>
        <w:tblStyle w:val="Tabellrutenett"/>
        <w:tblW w:w="96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4678"/>
        <w:gridCol w:w="1275"/>
        <w:gridCol w:w="993"/>
        <w:gridCol w:w="1842"/>
      </w:tblGrid>
      <w:tr w:rsidR="00CE518C" w:rsidRPr="002625ED" w14:paraId="49093468" w14:textId="24A07ABA" w:rsidTr="00CE518C">
        <w:trPr>
          <w:tblHeader/>
        </w:trPr>
        <w:tc>
          <w:tcPr>
            <w:tcW w:w="846" w:type="dxa"/>
            <w:shd w:val="clear" w:color="auto" w:fill="F9C66B" w:themeFill="accent6"/>
          </w:tcPr>
          <w:p w14:paraId="76A67509" w14:textId="77777777" w:rsidR="00CE518C" w:rsidRPr="002625ED" w:rsidRDefault="00CE518C">
            <w:pPr>
              <w:tabs>
                <w:tab w:val="left" w:pos="2520"/>
              </w:tabs>
              <w:spacing w:after="0" w:line="240" w:lineRule="auto"/>
              <w:rPr>
                <w:rFonts w:ascii="Oslo Sans Office" w:hAnsi="Oslo Sans Office"/>
                <w:b/>
                <w:szCs w:val="20"/>
              </w:rPr>
            </w:pPr>
            <w:r w:rsidRPr="002625ED">
              <w:rPr>
                <w:rFonts w:ascii="Oslo Sans Office" w:hAnsi="Oslo Sans Office"/>
                <w:b/>
                <w:szCs w:val="20"/>
              </w:rPr>
              <w:t>Krav nr.</w:t>
            </w:r>
          </w:p>
        </w:tc>
        <w:tc>
          <w:tcPr>
            <w:tcW w:w="4678" w:type="dxa"/>
            <w:shd w:val="clear" w:color="auto" w:fill="F9C66B" w:themeFill="accent6"/>
          </w:tcPr>
          <w:p w14:paraId="6AE4D0BB" w14:textId="3119E723" w:rsidR="00CE518C" w:rsidRPr="002625ED" w:rsidRDefault="00CE518C">
            <w:pPr>
              <w:tabs>
                <w:tab w:val="left" w:pos="2520"/>
              </w:tabs>
              <w:spacing w:after="0" w:line="240" w:lineRule="auto"/>
              <w:rPr>
                <w:rFonts w:ascii="Oslo Sans Office" w:hAnsi="Oslo Sans Office"/>
                <w:b/>
              </w:rPr>
            </w:pPr>
            <w:r w:rsidRPr="1098CC67">
              <w:rPr>
                <w:rFonts w:ascii="Oslo Sans Office" w:hAnsi="Oslo Sans Office"/>
                <w:b/>
              </w:rPr>
              <w:t xml:space="preserve">Beskrivelse </w:t>
            </w:r>
          </w:p>
        </w:tc>
        <w:tc>
          <w:tcPr>
            <w:tcW w:w="1275" w:type="dxa"/>
            <w:shd w:val="clear" w:color="auto" w:fill="F9C66B" w:themeFill="accent6"/>
          </w:tcPr>
          <w:p w14:paraId="67287684" w14:textId="77777777" w:rsidR="00CE518C" w:rsidRPr="002625ED" w:rsidRDefault="00CE518C">
            <w:pPr>
              <w:tabs>
                <w:tab w:val="left" w:pos="2520"/>
              </w:tabs>
              <w:spacing w:after="0" w:line="240" w:lineRule="auto"/>
              <w:rPr>
                <w:rFonts w:ascii="Oslo Sans Office" w:hAnsi="Oslo Sans Office"/>
                <w:b/>
                <w:szCs w:val="20"/>
              </w:rPr>
            </w:pPr>
            <w:r w:rsidRPr="002625ED">
              <w:rPr>
                <w:rFonts w:ascii="Oslo Sans Office" w:hAnsi="Oslo Sans Office"/>
                <w:b/>
                <w:szCs w:val="20"/>
              </w:rPr>
              <w:t>Krav-type</w:t>
            </w:r>
          </w:p>
          <w:p w14:paraId="1657850A" w14:textId="77777777" w:rsidR="00CE518C" w:rsidRPr="002625ED" w:rsidRDefault="00CE518C">
            <w:pPr>
              <w:tabs>
                <w:tab w:val="left" w:pos="2520"/>
              </w:tabs>
              <w:spacing w:after="0" w:line="240" w:lineRule="auto"/>
              <w:rPr>
                <w:rFonts w:ascii="Oslo Sans Office" w:hAnsi="Oslo Sans Office"/>
                <w:b/>
                <w:szCs w:val="20"/>
              </w:rPr>
            </w:pPr>
          </w:p>
        </w:tc>
        <w:tc>
          <w:tcPr>
            <w:tcW w:w="993" w:type="dxa"/>
            <w:shd w:val="clear" w:color="auto" w:fill="F9C66B" w:themeFill="accent6"/>
          </w:tcPr>
          <w:p w14:paraId="340A6CB6" w14:textId="3ABF909C" w:rsidR="00CE518C" w:rsidRPr="002625ED" w:rsidRDefault="00CE518C">
            <w:pPr>
              <w:tabs>
                <w:tab w:val="left" w:pos="2520"/>
              </w:tabs>
              <w:spacing w:after="0" w:line="240" w:lineRule="auto"/>
              <w:rPr>
                <w:rFonts w:ascii="Oslo Sans Office" w:hAnsi="Oslo Sans Office"/>
                <w:b/>
                <w:szCs w:val="20"/>
              </w:rPr>
            </w:pPr>
            <w:proofErr w:type="spellStart"/>
            <w:r>
              <w:rPr>
                <w:rFonts w:ascii="Oslo Sans Office" w:hAnsi="Oslo Sans Office"/>
                <w:b/>
                <w:szCs w:val="20"/>
              </w:rPr>
              <w:t>Svar</w:t>
            </w:r>
            <w:proofErr w:type="spellEnd"/>
            <w:r>
              <w:rPr>
                <w:rFonts w:ascii="Oslo Sans Office" w:hAnsi="Oslo Sans Office"/>
                <w:b/>
                <w:szCs w:val="20"/>
              </w:rPr>
              <w:t xml:space="preserve"> Ja/Nei</w:t>
            </w:r>
          </w:p>
        </w:tc>
        <w:tc>
          <w:tcPr>
            <w:tcW w:w="1842" w:type="dxa"/>
            <w:shd w:val="clear" w:color="auto" w:fill="F9C66B" w:themeFill="accent6"/>
          </w:tcPr>
          <w:p w14:paraId="3B90E50C" w14:textId="5F83CD4F" w:rsidR="00CE518C" w:rsidRDefault="00CE518C">
            <w:pPr>
              <w:tabs>
                <w:tab w:val="left" w:pos="2520"/>
              </w:tabs>
              <w:spacing w:after="0" w:line="240" w:lineRule="auto"/>
              <w:rPr>
                <w:rFonts w:ascii="Oslo Sans Office" w:hAnsi="Oslo Sans Office"/>
                <w:b/>
                <w:szCs w:val="20"/>
              </w:rPr>
            </w:pPr>
            <w:r>
              <w:rPr>
                <w:rFonts w:ascii="Oslo Sans Office" w:hAnsi="Oslo Sans Office"/>
                <w:b/>
                <w:szCs w:val="20"/>
              </w:rPr>
              <w:t>Kommentar</w:t>
            </w:r>
          </w:p>
        </w:tc>
      </w:tr>
      <w:tr w:rsidR="00CE518C" w:rsidRPr="002625ED" w14:paraId="38F5EF13" w14:textId="0BD714D7" w:rsidTr="00CE518C">
        <w:tc>
          <w:tcPr>
            <w:tcW w:w="846" w:type="dxa"/>
          </w:tcPr>
          <w:p w14:paraId="012C6322" w14:textId="7B67D424" w:rsidR="00CE518C" w:rsidRPr="002625ED" w:rsidRDefault="00CE518C">
            <w:pPr>
              <w:tabs>
                <w:tab w:val="left" w:pos="2520"/>
              </w:tabs>
              <w:spacing w:after="0"/>
              <w:rPr>
                <w:rFonts w:ascii="Oslo Sans Office" w:hAnsi="Oslo Sans Office"/>
                <w:szCs w:val="20"/>
              </w:rPr>
            </w:pPr>
            <w:r>
              <w:rPr>
                <w:rFonts w:ascii="Oslo Sans Office" w:hAnsi="Oslo Sans Office"/>
                <w:szCs w:val="20"/>
              </w:rPr>
              <w:t>2.2.1</w:t>
            </w:r>
          </w:p>
        </w:tc>
        <w:tc>
          <w:tcPr>
            <w:tcW w:w="4678" w:type="dxa"/>
          </w:tcPr>
          <w:p w14:paraId="1EE3D1AA" w14:textId="77777777" w:rsidR="00CE518C" w:rsidRPr="002625ED" w:rsidRDefault="00CE518C">
            <w:pPr>
              <w:tabs>
                <w:tab w:val="left" w:pos="2520"/>
              </w:tabs>
              <w:spacing w:after="0"/>
              <w:rPr>
                <w:rFonts w:ascii="Oslo Sans Office" w:hAnsi="Oslo Sans Office"/>
                <w:iCs/>
                <w:color w:val="000000" w:themeColor="text1"/>
                <w:szCs w:val="20"/>
              </w:rPr>
            </w:pPr>
            <w:r w:rsidRPr="002625ED">
              <w:rPr>
                <w:rFonts w:ascii="Oslo Sans Office" w:hAnsi="Oslo Sans Office"/>
                <w:iCs/>
                <w:color w:val="000000" w:themeColor="text1"/>
                <w:szCs w:val="20"/>
              </w:rPr>
              <w:t xml:space="preserve">Leverandøren skal </w:t>
            </w:r>
            <w:r w:rsidRPr="002625ED">
              <w:rPr>
                <w:rFonts w:ascii="Oslo Sans Office" w:hAnsi="Oslo Sans Office"/>
                <w:color w:val="000000" w:themeColor="text1"/>
                <w:szCs w:val="20"/>
              </w:rPr>
              <w:t xml:space="preserve">kunne levere et komplett sortiment </w:t>
            </w:r>
            <w:r w:rsidRPr="002625ED">
              <w:rPr>
                <w:rFonts w:ascii="Oslo Sans Office" w:hAnsi="Oslo Sans Office"/>
                <w:iCs/>
                <w:color w:val="000000" w:themeColor="text1"/>
                <w:szCs w:val="20"/>
              </w:rPr>
              <w:t xml:space="preserve">innenfor de produktgruppene som er oppgitt i Bilag 3 - </w:t>
            </w:r>
            <w:r w:rsidRPr="002625ED">
              <w:rPr>
                <w:rFonts w:ascii="Oslo Sans Office" w:hAnsi="Oslo Sans Office"/>
                <w:color w:val="000000" w:themeColor="text1"/>
                <w:szCs w:val="20"/>
              </w:rPr>
              <w:t>Pris</w:t>
            </w:r>
            <w:r w:rsidRPr="002625ED">
              <w:rPr>
                <w:rFonts w:ascii="Oslo Sans Office" w:hAnsi="Oslo Sans Office"/>
                <w:iCs/>
                <w:color w:val="000000" w:themeColor="text1"/>
                <w:szCs w:val="20"/>
              </w:rPr>
              <w:t xml:space="preserve"> og produktskjema. </w:t>
            </w:r>
          </w:p>
          <w:p w14:paraId="24EF3716" w14:textId="77777777" w:rsidR="00CE518C" w:rsidRPr="002625ED" w:rsidRDefault="00CE518C">
            <w:pPr>
              <w:tabs>
                <w:tab w:val="left" w:pos="2520"/>
              </w:tabs>
              <w:spacing w:after="0"/>
              <w:rPr>
                <w:rFonts w:ascii="Oslo Sans Office" w:hAnsi="Oslo Sans Office"/>
                <w:iCs/>
                <w:color w:val="000000" w:themeColor="text1"/>
                <w:szCs w:val="20"/>
              </w:rPr>
            </w:pPr>
          </w:p>
          <w:p w14:paraId="0820FB2F" w14:textId="77777777" w:rsidR="00CE518C" w:rsidRPr="002625ED" w:rsidRDefault="00CE518C">
            <w:pPr>
              <w:tabs>
                <w:tab w:val="left" w:pos="2520"/>
              </w:tabs>
              <w:spacing w:after="0"/>
              <w:rPr>
                <w:rFonts w:ascii="Oslo Sans Office" w:hAnsi="Oslo Sans Office"/>
                <w:color w:val="000000" w:themeColor="text1"/>
                <w:szCs w:val="20"/>
              </w:rPr>
            </w:pPr>
            <w:r w:rsidRPr="002625ED">
              <w:rPr>
                <w:rFonts w:ascii="Oslo Sans Office" w:hAnsi="Oslo Sans Office"/>
                <w:iCs/>
                <w:color w:val="000000" w:themeColor="text1"/>
                <w:szCs w:val="20"/>
              </w:rPr>
              <w:t xml:space="preserve">Dette </w:t>
            </w:r>
            <w:r w:rsidRPr="002625ED">
              <w:rPr>
                <w:rFonts w:ascii="Oslo Sans Office" w:hAnsi="Oslo Sans Office"/>
                <w:color w:val="000000" w:themeColor="text1"/>
                <w:szCs w:val="20"/>
              </w:rPr>
              <w:t xml:space="preserve">inkluderer både A -sortiment, som </w:t>
            </w:r>
            <w:proofErr w:type="gramStart"/>
            <w:r w:rsidRPr="002625ED">
              <w:rPr>
                <w:rFonts w:ascii="Oslo Sans Office" w:hAnsi="Oslo Sans Office"/>
                <w:color w:val="000000" w:themeColor="text1"/>
                <w:szCs w:val="20"/>
              </w:rPr>
              <w:t>fremgår</w:t>
            </w:r>
            <w:proofErr w:type="gramEnd"/>
            <w:r w:rsidRPr="002625ED">
              <w:rPr>
                <w:rFonts w:ascii="Oslo Sans Office" w:hAnsi="Oslo Sans Office"/>
                <w:color w:val="000000" w:themeColor="text1"/>
                <w:szCs w:val="20"/>
              </w:rPr>
              <w:t xml:space="preserve"> i</w:t>
            </w:r>
            <w:r w:rsidRPr="002625ED">
              <w:rPr>
                <w:rFonts w:ascii="Oslo Sans Office" w:hAnsi="Oslo Sans Office"/>
                <w:iCs/>
                <w:color w:val="000000" w:themeColor="text1"/>
                <w:szCs w:val="20"/>
              </w:rPr>
              <w:t xml:space="preserve"> Bilag 3 og </w:t>
            </w:r>
            <w:r w:rsidRPr="002625ED">
              <w:rPr>
                <w:rFonts w:ascii="Oslo Sans Office" w:hAnsi="Oslo Sans Office"/>
                <w:color w:val="000000" w:themeColor="text1"/>
                <w:szCs w:val="20"/>
              </w:rPr>
              <w:t>B-sortimentet (</w:t>
            </w:r>
            <w:r w:rsidRPr="002625ED">
              <w:rPr>
                <w:rFonts w:ascii="Oslo Sans Office" w:hAnsi="Oslo Sans Office"/>
                <w:iCs/>
                <w:color w:val="000000" w:themeColor="text1"/>
                <w:szCs w:val="20"/>
              </w:rPr>
              <w:t xml:space="preserve">øvrige produkter som naturlig </w:t>
            </w:r>
            <w:r w:rsidRPr="002625ED">
              <w:rPr>
                <w:rFonts w:ascii="Oslo Sans Office" w:hAnsi="Oslo Sans Office"/>
                <w:color w:val="000000" w:themeColor="text1"/>
                <w:szCs w:val="20"/>
              </w:rPr>
              <w:t>hører til</w:t>
            </w:r>
            <w:r w:rsidRPr="002625ED">
              <w:rPr>
                <w:rFonts w:ascii="Oslo Sans Office" w:hAnsi="Oslo Sans Office"/>
                <w:iCs/>
                <w:color w:val="000000" w:themeColor="text1"/>
                <w:szCs w:val="20"/>
              </w:rPr>
              <w:t xml:space="preserve"> i de </w:t>
            </w:r>
            <w:r w:rsidRPr="002625ED">
              <w:rPr>
                <w:rFonts w:ascii="Oslo Sans Office" w:hAnsi="Oslo Sans Office"/>
                <w:color w:val="000000" w:themeColor="text1"/>
                <w:szCs w:val="20"/>
              </w:rPr>
              <w:t xml:space="preserve">samme </w:t>
            </w:r>
            <w:r w:rsidRPr="002625ED">
              <w:rPr>
                <w:rFonts w:ascii="Oslo Sans Office" w:hAnsi="Oslo Sans Office"/>
                <w:iCs/>
                <w:color w:val="000000" w:themeColor="text1"/>
                <w:szCs w:val="20"/>
              </w:rPr>
              <w:t>produktgruppene</w:t>
            </w:r>
            <w:r w:rsidRPr="002625ED">
              <w:rPr>
                <w:rFonts w:ascii="Oslo Sans Office" w:hAnsi="Oslo Sans Office"/>
                <w:color w:val="000000" w:themeColor="text1"/>
                <w:szCs w:val="20"/>
              </w:rPr>
              <w:t xml:space="preserve">). </w:t>
            </w:r>
          </w:p>
          <w:p w14:paraId="7450EE09" w14:textId="77777777" w:rsidR="00CE518C" w:rsidRPr="002625ED" w:rsidRDefault="00CE518C">
            <w:pPr>
              <w:tabs>
                <w:tab w:val="left" w:pos="2520"/>
              </w:tabs>
              <w:spacing w:after="0"/>
              <w:rPr>
                <w:rFonts w:ascii="Oslo Sans Office" w:hAnsi="Oslo Sans Office"/>
                <w:color w:val="000000" w:themeColor="text1"/>
                <w:szCs w:val="20"/>
              </w:rPr>
            </w:pPr>
          </w:p>
          <w:p w14:paraId="5FC8BB0D" w14:textId="1B88F7BE" w:rsidR="00CE518C" w:rsidRPr="002625ED" w:rsidRDefault="00CE518C">
            <w:pPr>
              <w:tabs>
                <w:tab w:val="left" w:pos="2520"/>
              </w:tabs>
              <w:spacing w:after="0"/>
              <w:rPr>
                <w:rFonts w:ascii="Oslo Sans Office" w:hAnsi="Oslo Sans Office"/>
                <w:color w:val="000000" w:themeColor="text1"/>
                <w:szCs w:val="20"/>
              </w:rPr>
            </w:pPr>
            <w:r w:rsidRPr="002625ED">
              <w:rPr>
                <w:rFonts w:ascii="Oslo Sans Office" w:hAnsi="Oslo Sans Office"/>
                <w:color w:val="000000" w:themeColor="text1"/>
                <w:szCs w:val="20"/>
              </w:rPr>
              <w:t>For B-sortimentet skal Leverandøren oppgi en fast rabatt per produktgruppe</w:t>
            </w:r>
            <w:r>
              <w:rPr>
                <w:rFonts w:ascii="Oslo Sans Office" w:hAnsi="Oslo Sans Office"/>
                <w:color w:val="000000" w:themeColor="text1"/>
                <w:szCs w:val="20"/>
              </w:rPr>
              <w:t xml:space="preserve">, og levere </w:t>
            </w:r>
            <w:r w:rsidRPr="00CA6914">
              <w:rPr>
                <w:rFonts w:ascii="Oslo Sans Office" w:hAnsi="Oslo Sans Office"/>
                <w:color w:val="000000" w:themeColor="text1"/>
                <w:szCs w:val="20"/>
              </w:rPr>
              <w:t>prisliste</w:t>
            </w:r>
            <w:r>
              <w:rPr>
                <w:rFonts w:ascii="Oslo Sans Office" w:hAnsi="Oslo Sans Office"/>
                <w:color w:val="000000" w:themeColor="text1"/>
                <w:szCs w:val="20"/>
              </w:rPr>
              <w:t xml:space="preserve"> iht. veiledning til Pris- og produktskjema.</w:t>
            </w:r>
          </w:p>
          <w:p w14:paraId="32BCD9FC" w14:textId="77777777" w:rsidR="00CE518C" w:rsidRPr="002625ED" w:rsidRDefault="00CE518C">
            <w:pPr>
              <w:tabs>
                <w:tab w:val="left" w:pos="2520"/>
              </w:tabs>
              <w:spacing w:after="0"/>
              <w:rPr>
                <w:rFonts w:ascii="Oslo Sans Office" w:hAnsi="Oslo Sans Office"/>
                <w:iCs/>
                <w:color w:val="000000" w:themeColor="text1"/>
                <w:szCs w:val="20"/>
              </w:rPr>
            </w:pPr>
            <w:r>
              <w:rPr>
                <w:rFonts w:ascii="Oslo Sans Office" w:hAnsi="Oslo Sans Office"/>
                <w:iCs/>
                <w:color w:val="000000" w:themeColor="text1"/>
                <w:szCs w:val="20"/>
              </w:rPr>
              <w:t xml:space="preserve"> </w:t>
            </w:r>
          </w:p>
        </w:tc>
        <w:tc>
          <w:tcPr>
            <w:tcW w:w="1275" w:type="dxa"/>
          </w:tcPr>
          <w:p w14:paraId="1203607B" w14:textId="77777777" w:rsidR="00CE518C" w:rsidRPr="002625ED" w:rsidRDefault="00CE518C">
            <w:pPr>
              <w:tabs>
                <w:tab w:val="left" w:pos="2520"/>
              </w:tabs>
              <w:spacing w:after="0"/>
              <w:jc w:val="center"/>
              <w:rPr>
                <w:rFonts w:ascii="Oslo Sans Office" w:hAnsi="Oslo Sans Office"/>
                <w:szCs w:val="20"/>
              </w:rPr>
            </w:pPr>
            <w:r>
              <w:rPr>
                <w:rFonts w:ascii="Oslo Sans Office" w:hAnsi="Oslo Sans Office"/>
                <w:szCs w:val="20"/>
              </w:rPr>
              <w:t>M</w:t>
            </w:r>
          </w:p>
        </w:tc>
        <w:tc>
          <w:tcPr>
            <w:tcW w:w="993" w:type="dxa"/>
          </w:tcPr>
          <w:p w14:paraId="66CA42CB" w14:textId="77777777" w:rsidR="00CE518C" w:rsidRDefault="00CE518C">
            <w:pPr>
              <w:tabs>
                <w:tab w:val="left" w:pos="2520"/>
              </w:tabs>
              <w:spacing w:after="0"/>
              <w:jc w:val="center"/>
              <w:rPr>
                <w:rFonts w:ascii="Oslo Sans Office" w:hAnsi="Oslo Sans Office"/>
                <w:szCs w:val="20"/>
              </w:rPr>
            </w:pPr>
          </w:p>
        </w:tc>
        <w:tc>
          <w:tcPr>
            <w:tcW w:w="1842" w:type="dxa"/>
          </w:tcPr>
          <w:p w14:paraId="5547217E" w14:textId="77777777" w:rsidR="00CE518C" w:rsidRDefault="00CE518C">
            <w:pPr>
              <w:tabs>
                <w:tab w:val="left" w:pos="2520"/>
              </w:tabs>
              <w:spacing w:after="0"/>
              <w:jc w:val="center"/>
              <w:rPr>
                <w:rFonts w:ascii="Oslo Sans Office" w:hAnsi="Oslo Sans Office"/>
                <w:szCs w:val="20"/>
              </w:rPr>
            </w:pPr>
          </w:p>
        </w:tc>
      </w:tr>
      <w:tr w:rsidR="00CE518C" w:rsidRPr="002625ED" w14:paraId="5B4D9B31" w14:textId="6581AB63" w:rsidTr="00CE518C">
        <w:tc>
          <w:tcPr>
            <w:tcW w:w="846" w:type="dxa"/>
          </w:tcPr>
          <w:p w14:paraId="4DE17555" w14:textId="6260B140" w:rsidR="00CE518C" w:rsidRPr="002625ED" w:rsidRDefault="00CE518C">
            <w:pPr>
              <w:tabs>
                <w:tab w:val="left" w:pos="2520"/>
              </w:tabs>
              <w:spacing w:after="0"/>
              <w:rPr>
                <w:rFonts w:ascii="Oslo Sans Office" w:hAnsi="Oslo Sans Office"/>
                <w:szCs w:val="20"/>
              </w:rPr>
            </w:pPr>
            <w:r w:rsidRPr="002625ED">
              <w:rPr>
                <w:rFonts w:ascii="Oslo Sans Office" w:hAnsi="Oslo Sans Office"/>
                <w:szCs w:val="20"/>
              </w:rPr>
              <w:t>2.</w:t>
            </w:r>
            <w:r>
              <w:rPr>
                <w:rFonts w:ascii="Oslo Sans Office" w:hAnsi="Oslo Sans Office"/>
                <w:szCs w:val="20"/>
              </w:rPr>
              <w:t>2</w:t>
            </w:r>
            <w:r w:rsidRPr="002625ED">
              <w:rPr>
                <w:rFonts w:ascii="Oslo Sans Office" w:hAnsi="Oslo Sans Office"/>
                <w:szCs w:val="20"/>
              </w:rPr>
              <w:t>.</w:t>
            </w:r>
            <w:r>
              <w:rPr>
                <w:rFonts w:ascii="Oslo Sans Office" w:hAnsi="Oslo Sans Office"/>
                <w:szCs w:val="20"/>
              </w:rPr>
              <w:t>2</w:t>
            </w:r>
          </w:p>
        </w:tc>
        <w:tc>
          <w:tcPr>
            <w:tcW w:w="4678" w:type="dxa"/>
          </w:tcPr>
          <w:p w14:paraId="5D5F1804" w14:textId="77777777" w:rsidR="00CE518C" w:rsidRPr="002625ED" w:rsidRDefault="00CE518C">
            <w:pPr>
              <w:tabs>
                <w:tab w:val="left" w:pos="2520"/>
              </w:tabs>
              <w:spacing w:after="0"/>
              <w:rPr>
                <w:rFonts w:ascii="Oslo Sans Office" w:hAnsi="Oslo Sans Office"/>
                <w:iCs/>
                <w:color w:val="000000" w:themeColor="text1"/>
                <w:szCs w:val="20"/>
              </w:rPr>
            </w:pPr>
            <w:r w:rsidRPr="002625ED">
              <w:rPr>
                <w:rFonts w:ascii="Oslo Sans Office" w:hAnsi="Oslo Sans Office"/>
                <w:iCs/>
                <w:color w:val="000000" w:themeColor="text1"/>
                <w:szCs w:val="20"/>
              </w:rPr>
              <w:t xml:space="preserve">Leverandøren skal sørge for stabilitet i A-sortimentet. </w:t>
            </w:r>
          </w:p>
          <w:p w14:paraId="24293F00" w14:textId="77777777" w:rsidR="00CE518C" w:rsidRPr="002625ED" w:rsidRDefault="00CE518C">
            <w:pPr>
              <w:tabs>
                <w:tab w:val="left" w:pos="2520"/>
              </w:tabs>
              <w:spacing w:after="0"/>
              <w:rPr>
                <w:rFonts w:ascii="Oslo Sans Office" w:hAnsi="Oslo Sans Office"/>
                <w:iCs/>
                <w:color w:val="000000" w:themeColor="text1"/>
                <w:szCs w:val="20"/>
              </w:rPr>
            </w:pPr>
          </w:p>
          <w:p w14:paraId="5D62ABE7" w14:textId="77777777" w:rsidR="00CE518C" w:rsidRPr="002625ED" w:rsidRDefault="00CE518C">
            <w:pPr>
              <w:tabs>
                <w:tab w:val="left" w:pos="2520"/>
              </w:tabs>
              <w:spacing w:after="0"/>
              <w:rPr>
                <w:rFonts w:ascii="Oslo Sans Office" w:hAnsi="Oslo Sans Office"/>
                <w:iCs/>
                <w:color w:val="000000" w:themeColor="text1"/>
                <w:szCs w:val="20"/>
              </w:rPr>
            </w:pPr>
            <w:r w:rsidRPr="002625ED">
              <w:rPr>
                <w:rFonts w:ascii="Oslo Sans Office" w:hAnsi="Oslo Sans Office"/>
                <w:iCs/>
                <w:color w:val="000000" w:themeColor="text1"/>
                <w:szCs w:val="20"/>
              </w:rPr>
              <w:t>De produkter som inngår i A-sortimentet skal ikke være slike som Leverandøren regner med vil gå ut av produksjon tidlig i avtaleperioden.</w:t>
            </w:r>
          </w:p>
          <w:p w14:paraId="2D69B302" w14:textId="77777777" w:rsidR="00CE518C" w:rsidRPr="002625ED" w:rsidRDefault="00CE518C">
            <w:pPr>
              <w:tabs>
                <w:tab w:val="left" w:pos="2520"/>
              </w:tabs>
              <w:spacing w:after="0"/>
              <w:rPr>
                <w:rFonts w:ascii="Oslo Sans Office" w:hAnsi="Oslo Sans Office"/>
                <w:iCs/>
                <w:color w:val="000000" w:themeColor="text1"/>
                <w:szCs w:val="20"/>
              </w:rPr>
            </w:pPr>
          </w:p>
        </w:tc>
        <w:tc>
          <w:tcPr>
            <w:tcW w:w="1275" w:type="dxa"/>
          </w:tcPr>
          <w:p w14:paraId="4B051164" w14:textId="77777777" w:rsidR="00CE518C" w:rsidRPr="002625ED" w:rsidRDefault="00CE518C">
            <w:pPr>
              <w:tabs>
                <w:tab w:val="left" w:pos="2520"/>
              </w:tabs>
              <w:spacing w:after="0"/>
              <w:jc w:val="center"/>
              <w:rPr>
                <w:rFonts w:ascii="Oslo Sans Office" w:hAnsi="Oslo Sans Office"/>
                <w:szCs w:val="20"/>
              </w:rPr>
            </w:pPr>
            <w:r w:rsidRPr="002625ED">
              <w:rPr>
                <w:rFonts w:ascii="Oslo Sans Office" w:hAnsi="Oslo Sans Office"/>
                <w:szCs w:val="20"/>
              </w:rPr>
              <w:t>M</w:t>
            </w:r>
          </w:p>
        </w:tc>
        <w:tc>
          <w:tcPr>
            <w:tcW w:w="993" w:type="dxa"/>
          </w:tcPr>
          <w:p w14:paraId="67A5F537" w14:textId="77777777" w:rsidR="00CE518C" w:rsidRPr="002625ED" w:rsidRDefault="00CE518C">
            <w:pPr>
              <w:tabs>
                <w:tab w:val="left" w:pos="2520"/>
              </w:tabs>
              <w:spacing w:after="0"/>
              <w:jc w:val="center"/>
              <w:rPr>
                <w:rFonts w:ascii="Oslo Sans Office" w:hAnsi="Oslo Sans Office"/>
                <w:szCs w:val="20"/>
              </w:rPr>
            </w:pPr>
          </w:p>
        </w:tc>
        <w:tc>
          <w:tcPr>
            <w:tcW w:w="1842" w:type="dxa"/>
          </w:tcPr>
          <w:p w14:paraId="3A98F0F9" w14:textId="77777777" w:rsidR="00CE518C" w:rsidRPr="002625ED" w:rsidRDefault="00CE518C">
            <w:pPr>
              <w:tabs>
                <w:tab w:val="left" w:pos="2520"/>
              </w:tabs>
              <w:spacing w:after="0"/>
              <w:jc w:val="center"/>
              <w:rPr>
                <w:rFonts w:ascii="Oslo Sans Office" w:hAnsi="Oslo Sans Office"/>
                <w:szCs w:val="20"/>
              </w:rPr>
            </w:pPr>
          </w:p>
        </w:tc>
      </w:tr>
      <w:tr w:rsidR="00CE518C" w:rsidRPr="002625ED" w14:paraId="6B254433" w14:textId="58731215" w:rsidTr="00CE518C">
        <w:tc>
          <w:tcPr>
            <w:tcW w:w="846" w:type="dxa"/>
          </w:tcPr>
          <w:p w14:paraId="4B478656" w14:textId="0E916176" w:rsidR="00CE518C" w:rsidRPr="002625ED" w:rsidRDefault="00CE518C">
            <w:pPr>
              <w:tabs>
                <w:tab w:val="left" w:pos="2520"/>
              </w:tabs>
              <w:spacing w:after="0"/>
              <w:rPr>
                <w:rFonts w:ascii="Oslo Sans Office" w:hAnsi="Oslo Sans Office"/>
                <w:color w:val="000000" w:themeColor="text1"/>
                <w:szCs w:val="20"/>
              </w:rPr>
            </w:pPr>
            <w:r w:rsidRPr="002625ED">
              <w:rPr>
                <w:rFonts w:ascii="Oslo Sans Office" w:hAnsi="Oslo Sans Office"/>
                <w:color w:val="000000" w:themeColor="text1"/>
                <w:szCs w:val="20"/>
              </w:rPr>
              <w:t>2.</w:t>
            </w:r>
            <w:r>
              <w:rPr>
                <w:rFonts w:ascii="Oslo Sans Office" w:hAnsi="Oslo Sans Office"/>
                <w:color w:val="000000" w:themeColor="text1"/>
                <w:szCs w:val="20"/>
              </w:rPr>
              <w:t>2</w:t>
            </w:r>
            <w:r w:rsidRPr="002625ED">
              <w:rPr>
                <w:rFonts w:ascii="Oslo Sans Office" w:hAnsi="Oslo Sans Office"/>
                <w:color w:val="000000" w:themeColor="text1"/>
                <w:szCs w:val="20"/>
              </w:rPr>
              <w:t>.</w:t>
            </w:r>
            <w:r>
              <w:rPr>
                <w:rFonts w:ascii="Oslo Sans Office" w:hAnsi="Oslo Sans Office"/>
                <w:color w:val="000000" w:themeColor="text1"/>
                <w:szCs w:val="20"/>
              </w:rPr>
              <w:t>3</w:t>
            </w:r>
          </w:p>
        </w:tc>
        <w:tc>
          <w:tcPr>
            <w:tcW w:w="4678" w:type="dxa"/>
          </w:tcPr>
          <w:p w14:paraId="11F95B6D" w14:textId="77777777" w:rsidR="00CE518C" w:rsidRPr="002625ED" w:rsidRDefault="00CE518C">
            <w:pPr>
              <w:tabs>
                <w:tab w:val="left" w:pos="2520"/>
              </w:tabs>
              <w:spacing w:after="0"/>
              <w:rPr>
                <w:rFonts w:ascii="Oslo Sans Office" w:hAnsi="Oslo Sans Office"/>
                <w:iCs/>
                <w:color w:val="000000" w:themeColor="text1"/>
                <w:szCs w:val="20"/>
              </w:rPr>
            </w:pPr>
            <w:r w:rsidRPr="002625ED">
              <w:rPr>
                <w:rFonts w:ascii="Oslo Sans Office" w:hAnsi="Oslo Sans Office"/>
                <w:iCs/>
                <w:color w:val="000000" w:themeColor="text1"/>
                <w:szCs w:val="20"/>
              </w:rPr>
              <w:t xml:space="preserve">A-sortimentet forventes å være tilgjengelig på lager til enhver tid. </w:t>
            </w:r>
          </w:p>
          <w:p w14:paraId="26351155" w14:textId="77777777" w:rsidR="00CE518C" w:rsidRPr="002625ED" w:rsidRDefault="00CE518C">
            <w:pPr>
              <w:tabs>
                <w:tab w:val="left" w:pos="2520"/>
              </w:tabs>
              <w:spacing w:after="0"/>
              <w:rPr>
                <w:rFonts w:ascii="Oslo Sans Office" w:hAnsi="Oslo Sans Office"/>
                <w:iCs/>
                <w:color w:val="000000" w:themeColor="text1"/>
                <w:szCs w:val="20"/>
              </w:rPr>
            </w:pPr>
          </w:p>
          <w:p w14:paraId="5CE6AE36" w14:textId="77777777" w:rsidR="00CE518C" w:rsidRDefault="00CE518C" w:rsidP="00B209BD">
            <w:pPr>
              <w:tabs>
                <w:tab w:val="left" w:pos="2520"/>
              </w:tabs>
              <w:spacing w:after="0"/>
              <w:rPr>
                <w:rFonts w:ascii="Oslo Sans Office" w:hAnsi="Oslo Sans Office"/>
                <w:iCs/>
                <w:color w:val="000000" w:themeColor="text1"/>
                <w:szCs w:val="20"/>
              </w:rPr>
            </w:pPr>
            <w:r w:rsidRPr="00B209BD">
              <w:rPr>
                <w:rFonts w:ascii="Oslo Sans Office" w:hAnsi="Oslo Sans Office"/>
                <w:iCs/>
                <w:color w:val="000000" w:themeColor="text1"/>
                <w:szCs w:val="20"/>
              </w:rPr>
              <w:t>For A-sortimentet skal det leveres alternativt produkt med minimum like god kvalitet til samme pris hvis opprinnelig produkt likevel ikke kan leveres.</w:t>
            </w:r>
          </w:p>
          <w:p w14:paraId="18B640A3" w14:textId="77777777" w:rsidR="00CE518C" w:rsidRPr="002625ED" w:rsidRDefault="00CE518C" w:rsidP="00B209BD">
            <w:pPr>
              <w:tabs>
                <w:tab w:val="left" w:pos="2520"/>
              </w:tabs>
              <w:spacing w:after="0"/>
              <w:rPr>
                <w:rFonts w:ascii="Oslo Sans Office" w:hAnsi="Oslo Sans Office"/>
                <w:iCs/>
                <w:color w:val="000000" w:themeColor="text1"/>
                <w:szCs w:val="20"/>
              </w:rPr>
            </w:pPr>
          </w:p>
        </w:tc>
        <w:tc>
          <w:tcPr>
            <w:tcW w:w="1275" w:type="dxa"/>
          </w:tcPr>
          <w:p w14:paraId="22DA59B9" w14:textId="77777777" w:rsidR="00CE518C" w:rsidRPr="002625ED" w:rsidRDefault="00CE518C">
            <w:pPr>
              <w:tabs>
                <w:tab w:val="left" w:pos="2520"/>
              </w:tabs>
              <w:spacing w:after="0"/>
              <w:jc w:val="center"/>
              <w:rPr>
                <w:rFonts w:ascii="Oslo Sans Office" w:hAnsi="Oslo Sans Office"/>
                <w:szCs w:val="20"/>
              </w:rPr>
            </w:pPr>
            <w:r w:rsidRPr="002625ED">
              <w:rPr>
                <w:rFonts w:ascii="Oslo Sans Office" w:hAnsi="Oslo Sans Office"/>
                <w:szCs w:val="20"/>
              </w:rPr>
              <w:t>M</w:t>
            </w:r>
          </w:p>
        </w:tc>
        <w:tc>
          <w:tcPr>
            <w:tcW w:w="993" w:type="dxa"/>
          </w:tcPr>
          <w:p w14:paraId="465035EF" w14:textId="77777777" w:rsidR="00CE518C" w:rsidRPr="002625ED" w:rsidRDefault="00CE518C">
            <w:pPr>
              <w:tabs>
                <w:tab w:val="left" w:pos="2520"/>
              </w:tabs>
              <w:spacing w:after="0"/>
              <w:jc w:val="center"/>
              <w:rPr>
                <w:rFonts w:ascii="Oslo Sans Office" w:hAnsi="Oslo Sans Office"/>
                <w:szCs w:val="20"/>
              </w:rPr>
            </w:pPr>
          </w:p>
        </w:tc>
        <w:tc>
          <w:tcPr>
            <w:tcW w:w="1842" w:type="dxa"/>
          </w:tcPr>
          <w:p w14:paraId="5189A724" w14:textId="77777777" w:rsidR="00CE518C" w:rsidRPr="002625ED" w:rsidRDefault="00CE518C">
            <w:pPr>
              <w:tabs>
                <w:tab w:val="left" w:pos="2520"/>
              </w:tabs>
              <w:spacing w:after="0"/>
              <w:jc w:val="center"/>
              <w:rPr>
                <w:rFonts w:ascii="Oslo Sans Office" w:hAnsi="Oslo Sans Office"/>
                <w:szCs w:val="20"/>
              </w:rPr>
            </w:pPr>
          </w:p>
        </w:tc>
      </w:tr>
      <w:tr w:rsidR="00CE518C" w:rsidRPr="002625ED" w14:paraId="69A35001" w14:textId="6936BB3D" w:rsidTr="00CE518C">
        <w:tc>
          <w:tcPr>
            <w:tcW w:w="846" w:type="dxa"/>
          </w:tcPr>
          <w:p w14:paraId="0FB638F7" w14:textId="4504DC2F" w:rsidR="00CE518C" w:rsidRPr="002625ED" w:rsidRDefault="00CE518C">
            <w:pPr>
              <w:tabs>
                <w:tab w:val="left" w:pos="2520"/>
              </w:tabs>
              <w:spacing w:after="0"/>
              <w:rPr>
                <w:rFonts w:ascii="Oslo Sans Office" w:hAnsi="Oslo Sans Office"/>
                <w:szCs w:val="20"/>
              </w:rPr>
            </w:pPr>
            <w:r w:rsidRPr="002625ED">
              <w:rPr>
                <w:rFonts w:ascii="Oslo Sans Office" w:hAnsi="Oslo Sans Office"/>
                <w:szCs w:val="20"/>
              </w:rPr>
              <w:t>2.</w:t>
            </w:r>
            <w:r>
              <w:rPr>
                <w:rFonts w:ascii="Oslo Sans Office" w:hAnsi="Oslo Sans Office"/>
                <w:szCs w:val="20"/>
              </w:rPr>
              <w:t>2</w:t>
            </w:r>
            <w:r w:rsidRPr="002625ED">
              <w:rPr>
                <w:rFonts w:ascii="Oslo Sans Office" w:hAnsi="Oslo Sans Office"/>
                <w:szCs w:val="20"/>
              </w:rPr>
              <w:t>.</w:t>
            </w:r>
            <w:r>
              <w:rPr>
                <w:rFonts w:ascii="Oslo Sans Office" w:hAnsi="Oslo Sans Office"/>
                <w:szCs w:val="20"/>
              </w:rPr>
              <w:t>4</w:t>
            </w:r>
          </w:p>
        </w:tc>
        <w:tc>
          <w:tcPr>
            <w:tcW w:w="4678" w:type="dxa"/>
          </w:tcPr>
          <w:p w14:paraId="5CB40683" w14:textId="77F2AACB" w:rsidR="00CE518C" w:rsidRPr="002625ED" w:rsidRDefault="00CE518C">
            <w:pPr>
              <w:tabs>
                <w:tab w:val="left" w:pos="2520"/>
              </w:tabs>
              <w:spacing w:after="0"/>
              <w:rPr>
                <w:rFonts w:ascii="Oslo Sans Office" w:hAnsi="Oslo Sans Office"/>
                <w:iCs/>
                <w:color w:val="000000" w:themeColor="text1"/>
                <w:szCs w:val="20"/>
              </w:rPr>
            </w:pPr>
            <w:r w:rsidRPr="002625ED">
              <w:rPr>
                <w:rFonts w:ascii="Oslo Sans Office" w:hAnsi="Oslo Sans Office"/>
                <w:iCs/>
                <w:color w:val="000000" w:themeColor="text1"/>
                <w:szCs w:val="20"/>
              </w:rPr>
              <w:t xml:space="preserve">Det er et mål at virksomhetene i størst mulig grad bestiller produktene i A-sortimentet. Leverandøren skal proaktivt tilrettelegge for dette. </w:t>
            </w:r>
          </w:p>
          <w:p w14:paraId="016AC4EF" w14:textId="77777777" w:rsidR="00CE518C" w:rsidRPr="002625ED" w:rsidRDefault="00CE518C">
            <w:pPr>
              <w:tabs>
                <w:tab w:val="left" w:pos="2520"/>
              </w:tabs>
              <w:spacing w:after="0"/>
              <w:rPr>
                <w:rFonts w:ascii="Oslo Sans Office" w:hAnsi="Oslo Sans Office"/>
                <w:iCs/>
                <w:color w:val="000000" w:themeColor="text1"/>
                <w:szCs w:val="20"/>
              </w:rPr>
            </w:pPr>
          </w:p>
        </w:tc>
        <w:tc>
          <w:tcPr>
            <w:tcW w:w="1275" w:type="dxa"/>
          </w:tcPr>
          <w:p w14:paraId="7811A32B" w14:textId="77777777" w:rsidR="00CE518C" w:rsidRPr="002625ED" w:rsidRDefault="00CE518C">
            <w:pPr>
              <w:tabs>
                <w:tab w:val="left" w:pos="2520"/>
              </w:tabs>
              <w:spacing w:after="0"/>
              <w:jc w:val="center"/>
              <w:rPr>
                <w:rFonts w:ascii="Oslo Sans Office" w:hAnsi="Oslo Sans Office"/>
                <w:szCs w:val="20"/>
              </w:rPr>
            </w:pPr>
            <w:r w:rsidRPr="002625ED">
              <w:rPr>
                <w:rFonts w:ascii="Oslo Sans Office" w:hAnsi="Oslo Sans Office"/>
                <w:szCs w:val="20"/>
              </w:rPr>
              <w:t>M</w:t>
            </w:r>
          </w:p>
        </w:tc>
        <w:tc>
          <w:tcPr>
            <w:tcW w:w="993" w:type="dxa"/>
          </w:tcPr>
          <w:p w14:paraId="5D120719" w14:textId="77777777" w:rsidR="00CE518C" w:rsidRPr="002625ED" w:rsidRDefault="00CE518C">
            <w:pPr>
              <w:tabs>
                <w:tab w:val="left" w:pos="2520"/>
              </w:tabs>
              <w:spacing w:after="0"/>
              <w:jc w:val="center"/>
              <w:rPr>
                <w:rFonts w:ascii="Oslo Sans Office" w:hAnsi="Oslo Sans Office"/>
                <w:szCs w:val="20"/>
              </w:rPr>
            </w:pPr>
          </w:p>
        </w:tc>
        <w:tc>
          <w:tcPr>
            <w:tcW w:w="1842" w:type="dxa"/>
          </w:tcPr>
          <w:p w14:paraId="73B9F7C9" w14:textId="77777777" w:rsidR="00CE518C" w:rsidRPr="002625ED" w:rsidRDefault="00CE518C">
            <w:pPr>
              <w:tabs>
                <w:tab w:val="left" w:pos="2520"/>
              </w:tabs>
              <w:spacing w:after="0"/>
              <w:jc w:val="center"/>
              <w:rPr>
                <w:rFonts w:ascii="Oslo Sans Office" w:hAnsi="Oslo Sans Office"/>
                <w:szCs w:val="20"/>
              </w:rPr>
            </w:pPr>
          </w:p>
        </w:tc>
      </w:tr>
      <w:tr w:rsidR="00CE518C" w:rsidRPr="002625ED" w14:paraId="35B37BD3" w14:textId="0BE9B98B" w:rsidTr="00CE518C">
        <w:tc>
          <w:tcPr>
            <w:tcW w:w="846" w:type="dxa"/>
          </w:tcPr>
          <w:p w14:paraId="394135AB" w14:textId="1A1C1EF4" w:rsidR="00CE518C" w:rsidRPr="002625ED" w:rsidRDefault="00CE518C">
            <w:pPr>
              <w:tabs>
                <w:tab w:val="left" w:pos="2520"/>
              </w:tabs>
              <w:spacing w:after="0"/>
              <w:rPr>
                <w:rFonts w:ascii="Oslo Sans Office" w:hAnsi="Oslo Sans Office"/>
                <w:color w:val="000000" w:themeColor="text1"/>
                <w:szCs w:val="20"/>
              </w:rPr>
            </w:pPr>
            <w:r w:rsidRPr="002625ED">
              <w:rPr>
                <w:rFonts w:ascii="Oslo Sans Office" w:hAnsi="Oslo Sans Office"/>
                <w:color w:val="000000" w:themeColor="text1"/>
                <w:szCs w:val="20"/>
              </w:rPr>
              <w:lastRenderedPageBreak/>
              <w:t>2.</w:t>
            </w:r>
            <w:r>
              <w:rPr>
                <w:rFonts w:ascii="Oslo Sans Office" w:hAnsi="Oslo Sans Office"/>
                <w:color w:val="000000" w:themeColor="text1"/>
                <w:szCs w:val="20"/>
              </w:rPr>
              <w:t>2</w:t>
            </w:r>
            <w:r w:rsidRPr="002625ED">
              <w:rPr>
                <w:rFonts w:ascii="Oslo Sans Office" w:hAnsi="Oslo Sans Office"/>
                <w:color w:val="000000" w:themeColor="text1"/>
                <w:szCs w:val="20"/>
              </w:rPr>
              <w:t>.5</w:t>
            </w:r>
          </w:p>
        </w:tc>
        <w:tc>
          <w:tcPr>
            <w:tcW w:w="4678" w:type="dxa"/>
          </w:tcPr>
          <w:p w14:paraId="1415A21D" w14:textId="2A8A9EED" w:rsidR="00CE518C" w:rsidRDefault="00CE518C" w:rsidP="00CE0368">
            <w:pPr>
              <w:spacing w:after="0" w:line="276" w:lineRule="auto"/>
              <w:rPr>
                <w:rFonts w:ascii="Oslo Sans Office" w:hAnsi="Oslo Sans Office" w:cs="Times New Roman"/>
              </w:rPr>
            </w:pPr>
            <w:r w:rsidRPr="00CE0368">
              <w:rPr>
                <w:rFonts w:ascii="Oslo Sans Office" w:hAnsi="Oslo Sans Office" w:cs="Times New Roman"/>
              </w:rPr>
              <w:t xml:space="preserve">Leverandøren skal innen </w:t>
            </w:r>
            <w:r>
              <w:rPr>
                <w:rFonts w:ascii="Oslo Sans Office" w:hAnsi="Oslo Sans Office" w:cs="Times New Roman"/>
              </w:rPr>
              <w:t>fi</w:t>
            </w:r>
            <w:r w:rsidRPr="00CE0368">
              <w:rPr>
                <w:rFonts w:ascii="Oslo Sans Office" w:hAnsi="Oslo Sans Office" w:cs="Times New Roman"/>
              </w:rPr>
              <w:t>re</w:t>
            </w:r>
            <w:r>
              <w:rPr>
                <w:rFonts w:ascii="Oslo Sans Office" w:hAnsi="Oslo Sans Office" w:cs="Times New Roman"/>
              </w:rPr>
              <w:t xml:space="preserve"> </w:t>
            </w:r>
            <w:r w:rsidRPr="00CE0368">
              <w:rPr>
                <w:rFonts w:ascii="Oslo Sans Office" w:hAnsi="Oslo Sans Office" w:cs="Times New Roman"/>
              </w:rPr>
              <w:t xml:space="preserve">uker etter kontraktinngåelse utarbeide varekatalog med bilde, beskrivelse, varenummer og nettoprisliste for alle produktene i A-sortiment. </w:t>
            </w:r>
          </w:p>
          <w:p w14:paraId="2917BE24" w14:textId="77777777" w:rsidR="00CE518C" w:rsidRPr="00CE0368" w:rsidRDefault="00CE518C" w:rsidP="00CE0368">
            <w:pPr>
              <w:spacing w:after="0" w:line="276" w:lineRule="auto"/>
              <w:rPr>
                <w:rFonts w:ascii="Oslo Sans Office" w:hAnsi="Oslo Sans Office" w:cs="Times New Roman"/>
              </w:rPr>
            </w:pPr>
          </w:p>
          <w:p w14:paraId="1CF8F500" w14:textId="77777777" w:rsidR="00CE518C" w:rsidRPr="00CE0368" w:rsidRDefault="00CE518C" w:rsidP="00CE0368">
            <w:pPr>
              <w:spacing w:after="0" w:line="300" w:lineRule="atLeast"/>
              <w:rPr>
                <w:rFonts w:ascii="Oslo Sans Office" w:eastAsia="Times New Roman" w:hAnsi="Oslo Sans Office" w:cs="Segoe UI"/>
                <w:color w:val="000000" w:themeColor="text1"/>
                <w:szCs w:val="20"/>
                <w:lang w:eastAsia="nb-NO"/>
              </w:rPr>
            </w:pPr>
            <w:r w:rsidRPr="00CE0368">
              <w:rPr>
                <w:rFonts w:ascii="Oslo Sans Office" w:hAnsi="Oslo Sans Office" w:cs="Times New Roman"/>
              </w:rPr>
              <w:t>Leverandøren skal på forespørsel og innen rimelig tid utarbeide en tilpasset varekatalog/ «</w:t>
            </w:r>
            <w:proofErr w:type="spellStart"/>
            <w:r w:rsidRPr="00CE0368">
              <w:rPr>
                <w:rFonts w:ascii="Oslo Sans Office" w:hAnsi="Oslo Sans Office" w:cs="Times New Roman"/>
              </w:rPr>
              <w:t>Sortilog</w:t>
            </w:r>
            <w:proofErr w:type="spellEnd"/>
            <w:r w:rsidRPr="00CE0368">
              <w:rPr>
                <w:rFonts w:ascii="Oslo Sans Office" w:hAnsi="Oslo Sans Office" w:cs="Times New Roman"/>
              </w:rPr>
              <w:t>» for virksomheter som er blant de største kundene i kommunen. «</w:t>
            </w:r>
            <w:proofErr w:type="spellStart"/>
            <w:r w:rsidRPr="00CE0368">
              <w:rPr>
                <w:rFonts w:ascii="Oslo Sans Office" w:hAnsi="Oslo Sans Office" w:cs="Times New Roman"/>
              </w:rPr>
              <w:t>Sortilog</w:t>
            </w:r>
            <w:proofErr w:type="spellEnd"/>
            <w:r w:rsidRPr="00CE0368">
              <w:rPr>
                <w:rFonts w:ascii="Oslo Sans Office" w:hAnsi="Oslo Sans Office" w:cs="Times New Roman"/>
              </w:rPr>
              <w:t>» skal inneholde et spesifikt</w:t>
            </w:r>
            <w:r w:rsidRPr="00CE0368">
              <w:rPr>
                <w:rFonts w:ascii="Oslo Sans Office" w:eastAsia="Times New Roman" w:hAnsi="Oslo Sans Office" w:cs="Segoe UI"/>
                <w:color w:val="000000" w:themeColor="text1"/>
                <w:szCs w:val="20"/>
                <w:lang w:eastAsia="nb-NO"/>
              </w:rPr>
              <w:t xml:space="preserve"> utvalg av produkter fra A-sortimentet, tilpasset den enkelte virksomheten</w:t>
            </w:r>
            <w:r w:rsidRPr="00CE0368">
              <w:rPr>
                <w:rFonts w:ascii="Oslo Sans Office" w:hAnsi="Oslo Sans Office" w:cs="Times New Roman"/>
              </w:rPr>
              <w:t xml:space="preserve"> med bilde, beskrivelse og varenummer.</w:t>
            </w:r>
          </w:p>
          <w:p w14:paraId="15DBB8E6" w14:textId="77777777" w:rsidR="00CE518C" w:rsidRPr="00CE0368" w:rsidRDefault="00CE518C" w:rsidP="00CE0368">
            <w:pPr>
              <w:spacing w:after="0" w:line="276" w:lineRule="auto"/>
              <w:rPr>
                <w:rFonts w:ascii="Oslo Sans Office" w:hAnsi="Oslo Sans Office" w:cs="Times New Roman"/>
              </w:rPr>
            </w:pPr>
          </w:p>
          <w:p w14:paraId="2951165D" w14:textId="7561F992" w:rsidR="00CE518C" w:rsidRPr="00CE0368" w:rsidRDefault="00CE518C" w:rsidP="00CE0368">
            <w:pPr>
              <w:spacing w:after="0" w:line="276" w:lineRule="auto"/>
              <w:rPr>
                <w:rFonts w:ascii="Oslo Sans Office" w:hAnsi="Oslo Sans Office" w:cs="Times New Roman"/>
              </w:rPr>
            </w:pPr>
            <w:r w:rsidRPr="00CE0368">
              <w:rPr>
                <w:rFonts w:ascii="Oslo Sans Office" w:hAnsi="Oslo Sans Office" w:cs="Times New Roman"/>
              </w:rPr>
              <w:t xml:space="preserve">Varekatalog og </w:t>
            </w:r>
            <w:r w:rsidRPr="00CE0368">
              <w:rPr>
                <w:rFonts w:ascii="Oslo Sans Office" w:hAnsi="Oslo Sans Office"/>
                <w:color w:val="000000" w:themeColor="text1"/>
                <w:szCs w:val="20"/>
              </w:rPr>
              <w:t>«</w:t>
            </w:r>
            <w:proofErr w:type="spellStart"/>
            <w:r w:rsidRPr="00CE0368">
              <w:rPr>
                <w:rFonts w:ascii="Oslo Sans Office" w:hAnsi="Oslo Sans Office"/>
                <w:color w:val="000000" w:themeColor="text1"/>
                <w:szCs w:val="20"/>
              </w:rPr>
              <w:t>Sortilog</w:t>
            </w:r>
            <w:proofErr w:type="spellEnd"/>
            <w:r w:rsidRPr="00CE0368">
              <w:rPr>
                <w:rFonts w:ascii="Oslo Sans Office" w:hAnsi="Oslo Sans Office"/>
                <w:color w:val="000000" w:themeColor="text1"/>
                <w:szCs w:val="20"/>
              </w:rPr>
              <w:t>»</w:t>
            </w:r>
            <w:r w:rsidRPr="00CE0368">
              <w:rPr>
                <w:rFonts w:ascii="Oslo Sans Office" w:hAnsi="Oslo Sans Office" w:cs="Times New Roman"/>
              </w:rPr>
              <w:t xml:space="preserve"> skal utarbeides i elektroniskformat. Distribusjon til kommunens virksomheter</w:t>
            </w:r>
            <w:r>
              <w:rPr>
                <w:rFonts w:ascii="Oslo Sans Office" w:hAnsi="Oslo Sans Office" w:cs="Times New Roman"/>
              </w:rPr>
              <w:t xml:space="preserve"> </w:t>
            </w:r>
            <w:r w:rsidRPr="00CE0368">
              <w:rPr>
                <w:rFonts w:ascii="Oslo Sans Office" w:hAnsi="Oslo Sans Office" w:cs="Times New Roman"/>
              </w:rPr>
              <w:t>skal skje for Leverandørs regning.</w:t>
            </w:r>
          </w:p>
          <w:p w14:paraId="26D3BA37" w14:textId="77777777" w:rsidR="00CE518C" w:rsidRPr="00CE0368" w:rsidRDefault="00CE518C" w:rsidP="00CE0368">
            <w:pPr>
              <w:spacing w:after="0" w:line="276" w:lineRule="auto"/>
              <w:rPr>
                <w:rFonts w:ascii="Oslo Sans Office" w:hAnsi="Oslo Sans Office" w:cs="Times New Roman"/>
              </w:rPr>
            </w:pPr>
          </w:p>
          <w:p w14:paraId="239B8DF3" w14:textId="77777777" w:rsidR="00CE518C" w:rsidRPr="00CE0368" w:rsidRDefault="00CE518C" w:rsidP="00CE0368">
            <w:pPr>
              <w:spacing w:after="0" w:line="276" w:lineRule="auto"/>
              <w:rPr>
                <w:rFonts w:ascii="Oslo Sans Office" w:hAnsi="Oslo Sans Office" w:cs="Times New Roman"/>
              </w:rPr>
            </w:pPr>
            <w:r w:rsidRPr="00CE0368">
              <w:rPr>
                <w:rFonts w:ascii="Oslo Sans Office" w:hAnsi="Oslo Sans Office" w:cs="Times New Roman"/>
              </w:rPr>
              <w:t xml:space="preserve">Leverandør skal ved hver prisendring og ved utskifting i varesortiment oversende oppdatert </w:t>
            </w:r>
            <w:r w:rsidRPr="00CE0368">
              <w:rPr>
                <w:rFonts w:ascii="Oslo Sans Office" w:hAnsi="Oslo Sans Office" w:cs="Times New Roman"/>
                <w:color w:val="000000" w:themeColor="text1"/>
                <w:szCs w:val="20"/>
              </w:rPr>
              <w:t>Varekatalog/ «</w:t>
            </w:r>
            <w:proofErr w:type="spellStart"/>
            <w:r w:rsidRPr="00CE0368">
              <w:rPr>
                <w:rFonts w:ascii="Oslo Sans Office" w:hAnsi="Oslo Sans Office" w:cs="Times New Roman"/>
                <w:color w:val="000000" w:themeColor="text1"/>
                <w:szCs w:val="20"/>
              </w:rPr>
              <w:t>Sortilog</w:t>
            </w:r>
            <w:proofErr w:type="spellEnd"/>
            <w:r w:rsidRPr="00CE0368">
              <w:rPr>
                <w:rFonts w:ascii="Oslo Sans Office" w:hAnsi="Oslo Sans Office" w:cs="Times New Roman"/>
                <w:color w:val="000000" w:themeColor="text1"/>
                <w:szCs w:val="20"/>
              </w:rPr>
              <w:t xml:space="preserve">» og </w:t>
            </w:r>
            <w:r w:rsidRPr="00CE0368">
              <w:rPr>
                <w:rFonts w:ascii="Oslo Sans Office" w:hAnsi="Oslo Sans Office" w:cs="Times New Roman"/>
              </w:rPr>
              <w:t xml:space="preserve">til kommunens/virksomhetens kontaktperson. </w:t>
            </w:r>
          </w:p>
          <w:p w14:paraId="7E9C19A5" w14:textId="4551464C" w:rsidR="00CE518C" w:rsidRPr="0094352E" w:rsidRDefault="00CE518C" w:rsidP="0094352E">
            <w:pPr>
              <w:spacing w:after="0" w:line="276" w:lineRule="auto"/>
              <w:rPr>
                <w:rStyle w:val="normaltextrun"/>
                <w:rFonts w:ascii="Oslo Sans Office" w:eastAsiaTheme="minorHAnsi" w:hAnsi="Oslo Sans Office" w:cs="Times New Roman"/>
                <w:sz w:val="20"/>
              </w:rPr>
            </w:pPr>
          </w:p>
        </w:tc>
        <w:tc>
          <w:tcPr>
            <w:tcW w:w="1275" w:type="dxa"/>
          </w:tcPr>
          <w:p w14:paraId="4590D25E" w14:textId="77777777" w:rsidR="00CE518C" w:rsidRPr="002625ED" w:rsidRDefault="00CE518C">
            <w:pPr>
              <w:tabs>
                <w:tab w:val="left" w:pos="2520"/>
              </w:tabs>
              <w:spacing w:after="0"/>
              <w:jc w:val="center"/>
              <w:rPr>
                <w:rFonts w:ascii="Oslo Sans Office" w:hAnsi="Oslo Sans Office"/>
                <w:szCs w:val="20"/>
              </w:rPr>
            </w:pPr>
            <w:r w:rsidRPr="002625ED">
              <w:rPr>
                <w:rFonts w:ascii="Oslo Sans Office" w:hAnsi="Oslo Sans Office"/>
                <w:szCs w:val="20"/>
              </w:rPr>
              <w:t>M</w:t>
            </w:r>
          </w:p>
        </w:tc>
        <w:tc>
          <w:tcPr>
            <w:tcW w:w="993" w:type="dxa"/>
          </w:tcPr>
          <w:p w14:paraId="27E4487A" w14:textId="77777777" w:rsidR="00CE518C" w:rsidRPr="002625ED" w:rsidRDefault="00CE518C">
            <w:pPr>
              <w:tabs>
                <w:tab w:val="left" w:pos="2520"/>
              </w:tabs>
              <w:spacing w:after="0"/>
              <w:jc w:val="center"/>
              <w:rPr>
                <w:rFonts w:ascii="Oslo Sans Office" w:hAnsi="Oslo Sans Office"/>
                <w:szCs w:val="20"/>
              </w:rPr>
            </w:pPr>
          </w:p>
        </w:tc>
        <w:tc>
          <w:tcPr>
            <w:tcW w:w="1842" w:type="dxa"/>
          </w:tcPr>
          <w:p w14:paraId="207FC49E" w14:textId="77777777" w:rsidR="00CE518C" w:rsidRPr="002625ED" w:rsidRDefault="00CE518C">
            <w:pPr>
              <w:tabs>
                <w:tab w:val="left" w:pos="2520"/>
              </w:tabs>
              <w:spacing w:after="0"/>
              <w:jc w:val="center"/>
              <w:rPr>
                <w:rFonts w:ascii="Oslo Sans Office" w:hAnsi="Oslo Sans Office"/>
                <w:szCs w:val="20"/>
              </w:rPr>
            </w:pPr>
          </w:p>
        </w:tc>
      </w:tr>
      <w:tr w:rsidR="00CE518C" w:rsidRPr="002625ED" w14:paraId="0EE56BFA" w14:textId="01F16926" w:rsidTr="00CE518C">
        <w:tc>
          <w:tcPr>
            <w:tcW w:w="846" w:type="dxa"/>
          </w:tcPr>
          <w:p w14:paraId="41A21C2D" w14:textId="6F685CA8" w:rsidR="00CE518C" w:rsidRPr="002625ED" w:rsidRDefault="00CE518C">
            <w:pPr>
              <w:tabs>
                <w:tab w:val="left" w:pos="2520"/>
              </w:tabs>
              <w:spacing w:after="0"/>
              <w:rPr>
                <w:rFonts w:ascii="Oslo Sans Office" w:hAnsi="Oslo Sans Office"/>
                <w:szCs w:val="20"/>
              </w:rPr>
            </w:pPr>
            <w:r w:rsidRPr="002625ED">
              <w:rPr>
                <w:rFonts w:ascii="Oslo Sans Office" w:hAnsi="Oslo Sans Office"/>
                <w:szCs w:val="20"/>
              </w:rPr>
              <w:t>2.</w:t>
            </w:r>
            <w:r>
              <w:rPr>
                <w:rFonts w:ascii="Oslo Sans Office" w:hAnsi="Oslo Sans Office"/>
                <w:szCs w:val="20"/>
              </w:rPr>
              <w:t>2</w:t>
            </w:r>
            <w:r w:rsidRPr="002625ED">
              <w:rPr>
                <w:rFonts w:ascii="Oslo Sans Office" w:hAnsi="Oslo Sans Office"/>
                <w:szCs w:val="20"/>
              </w:rPr>
              <w:t>.6</w:t>
            </w:r>
          </w:p>
        </w:tc>
        <w:tc>
          <w:tcPr>
            <w:tcW w:w="4678" w:type="dxa"/>
          </w:tcPr>
          <w:p w14:paraId="37A8004C" w14:textId="77777777" w:rsidR="00CE518C" w:rsidRPr="00760F24" w:rsidRDefault="00CE518C" w:rsidP="00760F24">
            <w:pPr>
              <w:spacing w:after="0" w:line="276" w:lineRule="auto"/>
              <w:rPr>
                <w:rFonts w:ascii="Oslo Sans Office" w:hAnsi="Oslo Sans Office" w:cs="Times New Roman"/>
                <w:color w:val="FF0000"/>
              </w:rPr>
            </w:pPr>
            <w:r w:rsidRPr="0073679D">
              <w:rPr>
                <w:rFonts w:ascii="Oslo Sans Office" w:hAnsi="Oslo Sans Office" w:cs="Times New Roman"/>
                <w:color w:val="000000" w:themeColor="text1"/>
              </w:rPr>
              <w:t>Dersom det under avtaleperioden kommer nye produkter i markedet som naturlig hører inn under avtalen, eller dersom det hos Oppdragsgiver oppstår behov for flere produkter, kan Oppdragsgiver og Leverandør bli enige om å legge produktene til avtalesortiment.</w:t>
            </w:r>
          </w:p>
          <w:p w14:paraId="4912C870" w14:textId="77777777" w:rsidR="00CE518C" w:rsidRPr="00760F24" w:rsidRDefault="00CE518C" w:rsidP="00760F24">
            <w:pPr>
              <w:spacing w:after="0" w:line="276" w:lineRule="auto"/>
              <w:rPr>
                <w:rFonts w:ascii="Oslo Sans Office" w:hAnsi="Oslo Sans Office" w:cs="Times New Roman"/>
              </w:rPr>
            </w:pPr>
          </w:p>
          <w:p w14:paraId="46FEF528" w14:textId="77777777" w:rsidR="00CE518C" w:rsidRDefault="00CE518C" w:rsidP="00760F24">
            <w:pPr>
              <w:spacing w:after="0" w:line="276" w:lineRule="auto"/>
              <w:rPr>
                <w:rFonts w:ascii="Oslo Sans Office" w:hAnsi="Oslo Sans Office" w:cs="Times New Roman"/>
              </w:rPr>
            </w:pPr>
            <w:r w:rsidRPr="00760F24">
              <w:rPr>
                <w:rFonts w:ascii="Oslo Sans Office" w:hAnsi="Oslo Sans Office" w:cs="Times New Roman"/>
              </w:rPr>
              <w:t xml:space="preserve">Leverandøren skal jobbe for å tilby Oppdragsgiver de mest miljøvennlige produktene til enhver tid og gjennom hele avtaleperioden.  </w:t>
            </w:r>
          </w:p>
          <w:p w14:paraId="534A1027" w14:textId="77777777" w:rsidR="00CE518C" w:rsidRDefault="00CE518C" w:rsidP="00760F24">
            <w:pPr>
              <w:spacing w:after="0" w:line="276" w:lineRule="auto"/>
              <w:rPr>
                <w:rFonts w:ascii="Oslo Sans Office" w:hAnsi="Oslo Sans Office" w:cs="Times New Roman"/>
              </w:rPr>
            </w:pPr>
          </w:p>
          <w:p w14:paraId="40C2487C" w14:textId="7FFD6508" w:rsidR="00CE518C" w:rsidRPr="00760F24" w:rsidRDefault="00CE518C" w:rsidP="00760F24">
            <w:pPr>
              <w:spacing w:after="0" w:line="276" w:lineRule="auto"/>
              <w:rPr>
                <w:rFonts w:ascii="Oslo Sans Office" w:hAnsi="Oslo Sans Office" w:cs="Times New Roman"/>
              </w:rPr>
            </w:pPr>
            <w:r>
              <w:rPr>
                <w:rFonts w:ascii="Oslo Sans Office" w:hAnsi="Oslo Sans Office" w:cs="Times New Roman"/>
              </w:rPr>
              <w:lastRenderedPageBreak/>
              <w:t>Se samkjøpsavtalens punkt 7.3.2</w:t>
            </w:r>
          </w:p>
          <w:p w14:paraId="4918AB0C" w14:textId="77777777" w:rsidR="00CE518C" w:rsidRPr="002625ED" w:rsidRDefault="00CE518C" w:rsidP="00813E88">
            <w:pPr>
              <w:spacing w:after="0"/>
              <w:rPr>
                <w:rFonts w:ascii="Oslo Sans Office" w:hAnsi="Oslo Sans Office"/>
                <w:iCs/>
                <w:color w:val="000000" w:themeColor="text1"/>
                <w:szCs w:val="20"/>
              </w:rPr>
            </w:pPr>
          </w:p>
        </w:tc>
        <w:tc>
          <w:tcPr>
            <w:tcW w:w="1275" w:type="dxa"/>
          </w:tcPr>
          <w:p w14:paraId="5266C499" w14:textId="77777777" w:rsidR="00CE518C" w:rsidRPr="002625ED" w:rsidRDefault="00CE518C">
            <w:pPr>
              <w:tabs>
                <w:tab w:val="left" w:pos="2520"/>
              </w:tabs>
              <w:spacing w:after="0"/>
              <w:jc w:val="center"/>
              <w:rPr>
                <w:rFonts w:ascii="Oslo Sans Office" w:hAnsi="Oslo Sans Office"/>
                <w:szCs w:val="20"/>
              </w:rPr>
            </w:pPr>
            <w:r w:rsidRPr="002625ED">
              <w:rPr>
                <w:rFonts w:ascii="Oslo Sans Office" w:hAnsi="Oslo Sans Office"/>
                <w:szCs w:val="20"/>
              </w:rPr>
              <w:lastRenderedPageBreak/>
              <w:t>M</w:t>
            </w:r>
          </w:p>
        </w:tc>
        <w:tc>
          <w:tcPr>
            <w:tcW w:w="993" w:type="dxa"/>
          </w:tcPr>
          <w:p w14:paraId="344F180F" w14:textId="77777777" w:rsidR="00CE518C" w:rsidRPr="002625ED" w:rsidRDefault="00CE518C">
            <w:pPr>
              <w:tabs>
                <w:tab w:val="left" w:pos="2520"/>
              </w:tabs>
              <w:spacing w:after="0"/>
              <w:jc w:val="center"/>
              <w:rPr>
                <w:rFonts w:ascii="Oslo Sans Office" w:hAnsi="Oslo Sans Office"/>
                <w:szCs w:val="20"/>
              </w:rPr>
            </w:pPr>
          </w:p>
        </w:tc>
        <w:tc>
          <w:tcPr>
            <w:tcW w:w="1842" w:type="dxa"/>
          </w:tcPr>
          <w:p w14:paraId="255B94C6" w14:textId="77777777" w:rsidR="00CE518C" w:rsidRPr="002625ED" w:rsidRDefault="00CE518C">
            <w:pPr>
              <w:tabs>
                <w:tab w:val="left" w:pos="2520"/>
              </w:tabs>
              <w:spacing w:after="0"/>
              <w:jc w:val="center"/>
              <w:rPr>
                <w:rFonts w:ascii="Oslo Sans Office" w:hAnsi="Oslo Sans Office"/>
                <w:szCs w:val="20"/>
              </w:rPr>
            </w:pPr>
          </w:p>
        </w:tc>
      </w:tr>
      <w:tr w:rsidR="00CE518C" w:rsidRPr="002625ED" w14:paraId="5C0652FE" w14:textId="3F8583B1" w:rsidTr="00CE518C">
        <w:tc>
          <w:tcPr>
            <w:tcW w:w="846" w:type="dxa"/>
          </w:tcPr>
          <w:p w14:paraId="126C1763" w14:textId="47DB0E72" w:rsidR="00CE518C" w:rsidRPr="002625ED" w:rsidRDefault="00CE518C">
            <w:pPr>
              <w:tabs>
                <w:tab w:val="left" w:pos="2520"/>
              </w:tabs>
              <w:spacing w:after="0"/>
              <w:rPr>
                <w:rFonts w:ascii="Oslo Sans Office" w:hAnsi="Oslo Sans Office"/>
                <w:szCs w:val="20"/>
              </w:rPr>
            </w:pPr>
            <w:r>
              <w:rPr>
                <w:rFonts w:ascii="Oslo Sans Office" w:hAnsi="Oslo Sans Office"/>
                <w:szCs w:val="20"/>
              </w:rPr>
              <w:t>2.2.7</w:t>
            </w:r>
          </w:p>
        </w:tc>
        <w:tc>
          <w:tcPr>
            <w:tcW w:w="4678" w:type="dxa"/>
          </w:tcPr>
          <w:p w14:paraId="3FCB557A" w14:textId="77777777" w:rsidR="00CE518C" w:rsidRPr="007F564D" w:rsidRDefault="00CE518C" w:rsidP="007F564D">
            <w:pPr>
              <w:spacing w:after="0" w:line="276" w:lineRule="auto"/>
              <w:rPr>
                <w:rFonts w:ascii="Oslo Sans Office" w:hAnsi="Oslo Sans Office" w:cs="Times New Roman"/>
              </w:rPr>
            </w:pPr>
            <w:r w:rsidRPr="007F564D">
              <w:rPr>
                <w:rFonts w:ascii="Oslo Sans Office" w:hAnsi="Oslo Sans Office" w:cs="Times New Roman"/>
              </w:rPr>
              <w:t>Dersom Leverandør gjennomfører spesielle kampanjer, eller har tilbud med lavere pris enn det som er avtalt, skal Bestiller ubetinget og uoppfordret godskrives denne.</w:t>
            </w:r>
          </w:p>
          <w:p w14:paraId="6FE3A31D" w14:textId="77777777" w:rsidR="00CE518C" w:rsidRPr="0056514B" w:rsidRDefault="00CE518C" w:rsidP="003558BF">
            <w:pPr>
              <w:spacing w:after="0"/>
              <w:rPr>
                <w:rStyle w:val="normaltextrun"/>
                <w:rFonts w:ascii="Oslo Sans Office" w:eastAsia="Oslo Sans Office" w:hAnsi="Oslo Sans Office" w:cs="Oslo Sans Office"/>
                <w:color w:val="FF0000"/>
                <w:sz w:val="20"/>
                <w:szCs w:val="20"/>
              </w:rPr>
            </w:pPr>
          </w:p>
        </w:tc>
        <w:tc>
          <w:tcPr>
            <w:tcW w:w="1275" w:type="dxa"/>
          </w:tcPr>
          <w:p w14:paraId="0AF582C7" w14:textId="77777777" w:rsidR="00CE518C" w:rsidRPr="002625ED" w:rsidRDefault="00CE518C">
            <w:pPr>
              <w:tabs>
                <w:tab w:val="left" w:pos="2520"/>
              </w:tabs>
              <w:spacing w:after="0"/>
              <w:jc w:val="center"/>
              <w:rPr>
                <w:rFonts w:ascii="Oslo Sans Office" w:hAnsi="Oslo Sans Office"/>
                <w:szCs w:val="20"/>
              </w:rPr>
            </w:pPr>
            <w:r>
              <w:rPr>
                <w:rFonts w:ascii="Oslo Sans Office" w:hAnsi="Oslo Sans Office"/>
                <w:szCs w:val="20"/>
              </w:rPr>
              <w:t>M</w:t>
            </w:r>
          </w:p>
        </w:tc>
        <w:tc>
          <w:tcPr>
            <w:tcW w:w="993" w:type="dxa"/>
          </w:tcPr>
          <w:p w14:paraId="1AD5A3AC" w14:textId="77777777" w:rsidR="00CE518C" w:rsidRDefault="00CE518C">
            <w:pPr>
              <w:tabs>
                <w:tab w:val="left" w:pos="2520"/>
              </w:tabs>
              <w:spacing w:after="0"/>
              <w:jc w:val="center"/>
              <w:rPr>
                <w:rFonts w:ascii="Oslo Sans Office" w:hAnsi="Oslo Sans Office"/>
                <w:szCs w:val="20"/>
              </w:rPr>
            </w:pPr>
          </w:p>
        </w:tc>
        <w:tc>
          <w:tcPr>
            <w:tcW w:w="1842" w:type="dxa"/>
          </w:tcPr>
          <w:p w14:paraId="0019EF94" w14:textId="77777777" w:rsidR="00CE518C" w:rsidRDefault="00CE518C">
            <w:pPr>
              <w:tabs>
                <w:tab w:val="left" w:pos="2520"/>
              </w:tabs>
              <w:spacing w:after="0"/>
              <w:jc w:val="center"/>
              <w:rPr>
                <w:rFonts w:ascii="Oslo Sans Office" w:hAnsi="Oslo Sans Office"/>
                <w:szCs w:val="20"/>
              </w:rPr>
            </w:pPr>
          </w:p>
        </w:tc>
      </w:tr>
    </w:tbl>
    <w:p w14:paraId="0125D3F1" w14:textId="77777777" w:rsidR="00150E67" w:rsidRPr="00150E67" w:rsidRDefault="00150E67" w:rsidP="00A65E78">
      <w:pPr>
        <w:keepNext/>
        <w:spacing w:after="0" w:line="240" w:lineRule="auto"/>
        <w:outlineLvl w:val="2"/>
        <w:rPr>
          <w:rFonts w:ascii="Oslo Sans Office" w:eastAsiaTheme="majorEastAsia" w:hAnsi="Oslo Sans Office" w:cs="Times New Roman"/>
          <w:b/>
          <w:bCs/>
          <w:sz w:val="24"/>
          <w:szCs w:val="24"/>
        </w:rPr>
      </w:pPr>
    </w:p>
    <w:p w14:paraId="4610852A" w14:textId="3DE5631F" w:rsidR="00C71D9F" w:rsidRDefault="00150E67" w:rsidP="00150E67">
      <w:pPr>
        <w:keepNext/>
        <w:spacing w:after="0" w:line="240" w:lineRule="auto"/>
        <w:ind w:left="720" w:hanging="720"/>
        <w:outlineLvl w:val="2"/>
        <w:rPr>
          <w:rFonts w:ascii="Oslo Sans Office" w:eastAsiaTheme="majorEastAsia" w:hAnsi="Oslo Sans Office" w:cs="Times New Roman"/>
          <w:b/>
          <w:bCs/>
          <w:sz w:val="24"/>
          <w:szCs w:val="24"/>
        </w:rPr>
      </w:pPr>
      <w:bookmarkStart w:id="8" w:name="_Toc238723722"/>
      <w:r w:rsidRPr="00150E67">
        <w:rPr>
          <w:rFonts w:ascii="Oslo Sans Office" w:eastAsiaTheme="majorEastAsia" w:hAnsi="Oslo Sans Office" w:cs="Times New Roman"/>
          <w:b/>
          <w:bCs/>
          <w:sz w:val="24"/>
          <w:szCs w:val="24"/>
        </w:rPr>
        <w:t>2.</w:t>
      </w:r>
      <w:r>
        <w:rPr>
          <w:rFonts w:ascii="Oslo Sans Office" w:eastAsiaTheme="majorEastAsia" w:hAnsi="Oslo Sans Office" w:cs="Times New Roman"/>
          <w:b/>
          <w:bCs/>
          <w:sz w:val="24"/>
          <w:szCs w:val="24"/>
        </w:rPr>
        <w:t>3</w:t>
      </w:r>
      <w:r w:rsidRPr="00150E67">
        <w:rPr>
          <w:rFonts w:ascii="Oslo Sans Office" w:eastAsiaTheme="majorEastAsia" w:hAnsi="Oslo Sans Office" w:cs="Times New Roman"/>
          <w:b/>
          <w:bCs/>
          <w:sz w:val="24"/>
          <w:szCs w:val="24"/>
        </w:rPr>
        <w:t xml:space="preserve"> </w:t>
      </w:r>
      <w:r w:rsidR="00C71D9F" w:rsidRPr="00150E67">
        <w:rPr>
          <w:rFonts w:ascii="Oslo Sans Office" w:eastAsiaTheme="majorEastAsia" w:hAnsi="Oslo Sans Office" w:cs="Times New Roman"/>
          <w:b/>
          <w:bCs/>
          <w:sz w:val="24"/>
          <w:szCs w:val="24"/>
        </w:rPr>
        <w:t xml:space="preserve">Minimumskrav til </w:t>
      </w:r>
      <w:r w:rsidR="000C74CA">
        <w:rPr>
          <w:rFonts w:ascii="Oslo Sans Office" w:eastAsiaTheme="majorEastAsia" w:hAnsi="Oslo Sans Office" w:cs="Times New Roman"/>
          <w:b/>
          <w:bCs/>
          <w:sz w:val="24"/>
          <w:szCs w:val="24"/>
        </w:rPr>
        <w:t>kvalitet og standarder</w:t>
      </w:r>
      <w:bookmarkEnd w:id="8"/>
    </w:p>
    <w:p w14:paraId="2AE953F7" w14:textId="77777777" w:rsidR="00ED47E9" w:rsidRDefault="00ED47E9" w:rsidP="00150E67">
      <w:pPr>
        <w:keepNext/>
        <w:spacing w:after="0" w:line="240" w:lineRule="auto"/>
        <w:ind w:left="720" w:hanging="720"/>
        <w:outlineLvl w:val="2"/>
        <w:rPr>
          <w:rFonts w:ascii="Oslo Sans Office" w:eastAsiaTheme="majorEastAsia" w:hAnsi="Oslo Sans Office" w:cs="Times New Roman"/>
          <w:b/>
          <w:bCs/>
          <w:sz w:val="24"/>
          <w:szCs w:val="24"/>
        </w:rPr>
      </w:pPr>
    </w:p>
    <w:tbl>
      <w:tblPr>
        <w:tblStyle w:val="Tabellrutenett"/>
        <w:tblW w:w="96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4678"/>
        <w:gridCol w:w="1275"/>
        <w:gridCol w:w="993"/>
        <w:gridCol w:w="1842"/>
      </w:tblGrid>
      <w:tr w:rsidR="00CE518C" w:rsidRPr="002625ED" w14:paraId="5F100092" w14:textId="0908F984" w:rsidTr="00CE518C">
        <w:trPr>
          <w:tblHeader/>
        </w:trPr>
        <w:tc>
          <w:tcPr>
            <w:tcW w:w="846" w:type="dxa"/>
            <w:shd w:val="clear" w:color="auto" w:fill="F9C66B" w:themeFill="accent6"/>
          </w:tcPr>
          <w:p w14:paraId="47013AA4" w14:textId="77777777" w:rsidR="00CE518C" w:rsidRPr="002625ED" w:rsidRDefault="00CE518C">
            <w:pPr>
              <w:tabs>
                <w:tab w:val="left" w:pos="2520"/>
              </w:tabs>
              <w:spacing w:after="0" w:line="240" w:lineRule="auto"/>
              <w:rPr>
                <w:rFonts w:ascii="Oslo Sans Office" w:hAnsi="Oslo Sans Office"/>
                <w:b/>
                <w:szCs w:val="20"/>
              </w:rPr>
            </w:pPr>
            <w:r w:rsidRPr="002625ED">
              <w:rPr>
                <w:rFonts w:ascii="Oslo Sans Office" w:hAnsi="Oslo Sans Office"/>
                <w:b/>
                <w:szCs w:val="20"/>
              </w:rPr>
              <w:t>Krav nr.</w:t>
            </w:r>
          </w:p>
        </w:tc>
        <w:tc>
          <w:tcPr>
            <w:tcW w:w="4678" w:type="dxa"/>
            <w:shd w:val="clear" w:color="auto" w:fill="F9C66B" w:themeFill="accent6"/>
          </w:tcPr>
          <w:p w14:paraId="15336E56" w14:textId="62FA78AD" w:rsidR="00CE518C" w:rsidRPr="002625ED" w:rsidRDefault="00CE518C">
            <w:pPr>
              <w:tabs>
                <w:tab w:val="left" w:pos="2520"/>
              </w:tabs>
              <w:spacing w:after="0" w:line="240" w:lineRule="auto"/>
              <w:rPr>
                <w:rFonts w:ascii="Oslo Sans Office" w:hAnsi="Oslo Sans Office"/>
                <w:b/>
                <w:szCs w:val="20"/>
              </w:rPr>
            </w:pPr>
            <w:r w:rsidRPr="002625ED">
              <w:rPr>
                <w:rFonts w:ascii="Oslo Sans Office" w:hAnsi="Oslo Sans Office"/>
                <w:b/>
                <w:szCs w:val="20"/>
              </w:rPr>
              <w:t xml:space="preserve">Beskrivelse </w:t>
            </w:r>
          </w:p>
        </w:tc>
        <w:tc>
          <w:tcPr>
            <w:tcW w:w="1275" w:type="dxa"/>
            <w:shd w:val="clear" w:color="auto" w:fill="F9C66B" w:themeFill="accent6"/>
          </w:tcPr>
          <w:p w14:paraId="711C9B07" w14:textId="77777777" w:rsidR="00CE518C" w:rsidRPr="002625ED" w:rsidRDefault="00CE518C">
            <w:pPr>
              <w:tabs>
                <w:tab w:val="left" w:pos="2520"/>
              </w:tabs>
              <w:spacing w:after="0" w:line="240" w:lineRule="auto"/>
              <w:rPr>
                <w:rFonts w:ascii="Oslo Sans Office" w:hAnsi="Oslo Sans Office"/>
                <w:b/>
                <w:szCs w:val="20"/>
              </w:rPr>
            </w:pPr>
            <w:r w:rsidRPr="002625ED">
              <w:rPr>
                <w:rFonts w:ascii="Oslo Sans Office" w:hAnsi="Oslo Sans Office"/>
                <w:b/>
                <w:szCs w:val="20"/>
              </w:rPr>
              <w:t>Krav-type</w:t>
            </w:r>
          </w:p>
          <w:p w14:paraId="717447D0" w14:textId="77777777" w:rsidR="00CE518C" w:rsidRPr="002625ED" w:rsidRDefault="00CE518C">
            <w:pPr>
              <w:tabs>
                <w:tab w:val="left" w:pos="2520"/>
              </w:tabs>
              <w:spacing w:after="0" w:line="240" w:lineRule="auto"/>
              <w:rPr>
                <w:rFonts w:ascii="Oslo Sans Office" w:hAnsi="Oslo Sans Office"/>
                <w:b/>
                <w:szCs w:val="20"/>
              </w:rPr>
            </w:pPr>
          </w:p>
        </w:tc>
        <w:tc>
          <w:tcPr>
            <w:tcW w:w="993" w:type="dxa"/>
            <w:shd w:val="clear" w:color="auto" w:fill="F9C66B" w:themeFill="accent6"/>
          </w:tcPr>
          <w:p w14:paraId="26F4FD20" w14:textId="77777777" w:rsidR="00CE518C" w:rsidRDefault="00CE518C">
            <w:pPr>
              <w:tabs>
                <w:tab w:val="left" w:pos="2520"/>
              </w:tabs>
              <w:spacing w:after="0" w:line="240" w:lineRule="auto"/>
              <w:rPr>
                <w:rFonts w:ascii="Oslo Sans Office" w:hAnsi="Oslo Sans Office"/>
                <w:b/>
                <w:szCs w:val="20"/>
              </w:rPr>
            </w:pPr>
            <w:r>
              <w:rPr>
                <w:rFonts w:ascii="Oslo Sans Office" w:hAnsi="Oslo Sans Office"/>
                <w:b/>
                <w:szCs w:val="20"/>
              </w:rPr>
              <w:t>Svar</w:t>
            </w:r>
          </w:p>
          <w:p w14:paraId="37CADEB4" w14:textId="2C46EF1C" w:rsidR="00CE518C" w:rsidRPr="002625ED" w:rsidRDefault="00CE518C">
            <w:pPr>
              <w:tabs>
                <w:tab w:val="left" w:pos="2520"/>
              </w:tabs>
              <w:spacing w:after="0" w:line="240" w:lineRule="auto"/>
              <w:rPr>
                <w:rFonts w:ascii="Oslo Sans Office" w:hAnsi="Oslo Sans Office"/>
                <w:b/>
                <w:szCs w:val="20"/>
              </w:rPr>
            </w:pPr>
            <w:r>
              <w:rPr>
                <w:rFonts w:ascii="Oslo Sans Office" w:hAnsi="Oslo Sans Office"/>
                <w:b/>
                <w:szCs w:val="20"/>
              </w:rPr>
              <w:t>Ja/Nei</w:t>
            </w:r>
          </w:p>
        </w:tc>
        <w:tc>
          <w:tcPr>
            <w:tcW w:w="1842" w:type="dxa"/>
            <w:shd w:val="clear" w:color="auto" w:fill="F9C66B" w:themeFill="accent6"/>
          </w:tcPr>
          <w:p w14:paraId="3858FA78" w14:textId="3C40A9EC" w:rsidR="00CE518C" w:rsidRPr="002625ED" w:rsidRDefault="00CE518C">
            <w:pPr>
              <w:tabs>
                <w:tab w:val="left" w:pos="2520"/>
              </w:tabs>
              <w:spacing w:after="0" w:line="240" w:lineRule="auto"/>
              <w:rPr>
                <w:rFonts w:ascii="Oslo Sans Office" w:hAnsi="Oslo Sans Office"/>
                <w:b/>
                <w:szCs w:val="20"/>
              </w:rPr>
            </w:pPr>
            <w:r>
              <w:rPr>
                <w:rFonts w:ascii="Oslo Sans Office" w:hAnsi="Oslo Sans Office"/>
                <w:b/>
                <w:szCs w:val="20"/>
              </w:rPr>
              <w:t>Kommentar</w:t>
            </w:r>
          </w:p>
        </w:tc>
      </w:tr>
      <w:tr w:rsidR="00CE518C" w:rsidRPr="002625ED" w14:paraId="372D982C" w14:textId="785BD8EB" w:rsidTr="00CE518C">
        <w:tc>
          <w:tcPr>
            <w:tcW w:w="846" w:type="dxa"/>
          </w:tcPr>
          <w:p w14:paraId="03F2CB4B" w14:textId="6907A160" w:rsidR="00CE518C" w:rsidRPr="002625ED" w:rsidRDefault="00CE518C">
            <w:pPr>
              <w:tabs>
                <w:tab w:val="left" w:pos="2520"/>
              </w:tabs>
              <w:spacing w:after="0"/>
              <w:rPr>
                <w:rFonts w:ascii="Oslo Sans Office" w:hAnsi="Oslo Sans Office"/>
                <w:szCs w:val="20"/>
              </w:rPr>
            </w:pPr>
            <w:r>
              <w:rPr>
                <w:rFonts w:ascii="Oslo Sans Office" w:hAnsi="Oslo Sans Office"/>
                <w:szCs w:val="20"/>
              </w:rPr>
              <w:t>2.3.1</w:t>
            </w:r>
          </w:p>
        </w:tc>
        <w:tc>
          <w:tcPr>
            <w:tcW w:w="4678" w:type="dxa"/>
          </w:tcPr>
          <w:p w14:paraId="778BE68B" w14:textId="77777777" w:rsidR="00CE518C" w:rsidRDefault="00CE518C">
            <w:pPr>
              <w:tabs>
                <w:tab w:val="left" w:pos="2520"/>
              </w:tabs>
              <w:spacing w:after="0"/>
              <w:rPr>
                <w:rFonts w:ascii="Oslo Sans Office" w:hAnsi="Oslo Sans Office"/>
                <w:iCs/>
                <w:color w:val="000000" w:themeColor="text1"/>
                <w:szCs w:val="20"/>
              </w:rPr>
            </w:pPr>
            <w:r w:rsidRPr="002A3EEA">
              <w:rPr>
                <w:rFonts w:ascii="Oslo Sans Office" w:hAnsi="Oslo Sans Office"/>
                <w:iCs/>
                <w:color w:val="000000" w:themeColor="text1"/>
                <w:szCs w:val="20"/>
              </w:rPr>
              <w:t>Produktene i A- og B- sortiment skal være i overenstemmelse med alle gjeldende lover og forskrifter for de aktuelle produktgruppene.</w:t>
            </w:r>
          </w:p>
          <w:p w14:paraId="740939C8" w14:textId="08BDC34C" w:rsidR="00CE518C" w:rsidRPr="002625ED" w:rsidRDefault="00CE518C">
            <w:pPr>
              <w:tabs>
                <w:tab w:val="left" w:pos="2520"/>
              </w:tabs>
              <w:spacing w:after="0"/>
              <w:rPr>
                <w:rFonts w:ascii="Oslo Sans Office" w:hAnsi="Oslo Sans Office"/>
                <w:iCs/>
                <w:color w:val="000000" w:themeColor="text1"/>
                <w:szCs w:val="20"/>
              </w:rPr>
            </w:pPr>
          </w:p>
        </w:tc>
        <w:tc>
          <w:tcPr>
            <w:tcW w:w="1275" w:type="dxa"/>
          </w:tcPr>
          <w:p w14:paraId="20FAB2CE" w14:textId="77777777" w:rsidR="00CE518C" w:rsidRPr="002625ED" w:rsidRDefault="00CE518C">
            <w:pPr>
              <w:tabs>
                <w:tab w:val="left" w:pos="2520"/>
              </w:tabs>
              <w:spacing w:after="0"/>
              <w:jc w:val="center"/>
              <w:rPr>
                <w:rFonts w:ascii="Oslo Sans Office" w:hAnsi="Oslo Sans Office"/>
                <w:szCs w:val="20"/>
              </w:rPr>
            </w:pPr>
            <w:r>
              <w:rPr>
                <w:rFonts w:ascii="Oslo Sans Office" w:hAnsi="Oslo Sans Office"/>
                <w:szCs w:val="20"/>
              </w:rPr>
              <w:t>M</w:t>
            </w:r>
          </w:p>
        </w:tc>
        <w:tc>
          <w:tcPr>
            <w:tcW w:w="993" w:type="dxa"/>
          </w:tcPr>
          <w:p w14:paraId="7D9A6E2C" w14:textId="77777777" w:rsidR="00CE518C" w:rsidRDefault="00CE518C">
            <w:pPr>
              <w:tabs>
                <w:tab w:val="left" w:pos="2520"/>
              </w:tabs>
              <w:spacing w:after="0"/>
              <w:jc w:val="center"/>
              <w:rPr>
                <w:rFonts w:ascii="Oslo Sans Office" w:hAnsi="Oslo Sans Office"/>
                <w:szCs w:val="20"/>
              </w:rPr>
            </w:pPr>
          </w:p>
        </w:tc>
        <w:tc>
          <w:tcPr>
            <w:tcW w:w="1842" w:type="dxa"/>
          </w:tcPr>
          <w:p w14:paraId="769D9618" w14:textId="77777777" w:rsidR="00CE518C" w:rsidRDefault="00CE518C">
            <w:pPr>
              <w:tabs>
                <w:tab w:val="left" w:pos="2520"/>
              </w:tabs>
              <w:spacing w:after="0"/>
              <w:jc w:val="center"/>
              <w:rPr>
                <w:rFonts w:ascii="Oslo Sans Office" w:hAnsi="Oslo Sans Office"/>
                <w:szCs w:val="20"/>
              </w:rPr>
            </w:pPr>
          </w:p>
        </w:tc>
      </w:tr>
      <w:tr w:rsidR="00CE518C" w:rsidRPr="002625ED" w14:paraId="3DF72757" w14:textId="7F84464A" w:rsidTr="00CE518C">
        <w:tc>
          <w:tcPr>
            <w:tcW w:w="846" w:type="dxa"/>
          </w:tcPr>
          <w:p w14:paraId="6B3399DD" w14:textId="3D9B4947" w:rsidR="00CE518C" w:rsidRPr="002625ED" w:rsidRDefault="00CE518C">
            <w:pPr>
              <w:tabs>
                <w:tab w:val="left" w:pos="2520"/>
              </w:tabs>
              <w:spacing w:after="0"/>
              <w:rPr>
                <w:rFonts w:ascii="Oslo Sans Office" w:hAnsi="Oslo Sans Office"/>
                <w:szCs w:val="20"/>
              </w:rPr>
            </w:pPr>
            <w:r w:rsidRPr="002625ED">
              <w:rPr>
                <w:rFonts w:ascii="Oslo Sans Office" w:hAnsi="Oslo Sans Office"/>
                <w:szCs w:val="20"/>
              </w:rPr>
              <w:t>2.</w:t>
            </w:r>
            <w:r>
              <w:rPr>
                <w:rFonts w:ascii="Oslo Sans Office" w:hAnsi="Oslo Sans Office"/>
                <w:szCs w:val="20"/>
              </w:rPr>
              <w:t>3</w:t>
            </w:r>
            <w:r w:rsidRPr="002625ED">
              <w:rPr>
                <w:rFonts w:ascii="Oslo Sans Office" w:hAnsi="Oslo Sans Office"/>
                <w:szCs w:val="20"/>
              </w:rPr>
              <w:t>.</w:t>
            </w:r>
            <w:r>
              <w:rPr>
                <w:rFonts w:ascii="Oslo Sans Office" w:hAnsi="Oslo Sans Office"/>
                <w:szCs w:val="20"/>
              </w:rPr>
              <w:t>2</w:t>
            </w:r>
          </w:p>
        </w:tc>
        <w:tc>
          <w:tcPr>
            <w:tcW w:w="4678" w:type="dxa"/>
          </w:tcPr>
          <w:p w14:paraId="5A143668" w14:textId="77777777" w:rsidR="00CE518C" w:rsidRPr="00150E67" w:rsidRDefault="00CE518C" w:rsidP="00C44730">
            <w:pPr>
              <w:spacing w:after="0" w:line="300" w:lineRule="atLeast"/>
              <w:rPr>
                <w:rFonts w:ascii="Oslo Sans Office" w:eastAsia="Times New Roman" w:hAnsi="Oslo Sans Office" w:cs="Segoe UI"/>
                <w:szCs w:val="20"/>
                <w:lang w:eastAsia="nb-NO"/>
              </w:rPr>
            </w:pPr>
            <w:r w:rsidRPr="00150E67">
              <w:rPr>
                <w:rFonts w:ascii="Oslo Sans Office" w:eastAsia="Times New Roman" w:hAnsi="Oslo Sans Office" w:cs="Segoe UI"/>
                <w:szCs w:val="20"/>
                <w:lang w:eastAsia="nb-NO"/>
              </w:rPr>
              <w:t xml:space="preserve">Produktene </w:t>
            </w:r>
            <w:r w:rsidRPr="00150E67">
              <w:rPr>
                <w:rFonts w:ascii="Oslo Sans Office" w:hAnsi="Oslo Sans Office" w:cs="Open Sans"/>
                <w:color w:val="221F1F"/>
                <w:szCs w:val="20"/>
                <w:shd w:val="clear" w:color="auto" w:fill="FFFFFF"/>
              </w:rPr>
              <w:t xml:space="preserve">i A- og B- sortiment </w:t>
            </w:r>
            <w:r w:rsidRPr="00150E67">
              <w:rPr>
                <w:rFonts w:ascii="Oslo Sans Office" w:eastAsia="Times New Roman" w:hAnsi="Oslo Sans Office" w:cs="Segoe UI"/>
                <w:szCs w:val="20"/>
                <w:lang w:eastAsia="nb-NO"/>
              </w:rPr>
              <w:t xml:space="preserve">skal være fremstilt i henhold til aktuelle internasjonale standarder (NS, ISO og EN) for produktene der dette er aktuelt. </w:t>
            </w:r>
          </w:p>
          <w:p w14:paraId="547822C0" w14:textId="77777777" w:rsidR="00CE518C" w:rsidRPr="00150E67" w:rsidRDefault="00CE518C" w:rsidP="00C44730">
            <w:pPr>
              <w:spacing w:after="0" w:line="300" w:lineRule="atLeast"/>
              <w:rPr>
                <w:rFonts w:ascii="Oslo Sans Office" w:eastAsia="Times New Roman" w:hAnsi="Oslo Sans Office" w:cs="Segoe UI"/>
                <w:szCs w:val="20"/>
                <w:lang w:eastAsia="nb-NO"/>
              </w:rPr>
            </w:pPr>
          </w:p>
          <w:p w14:paraId="1FD9F9F7" w14:textId="7A296D3E" w:rsidR="00CE518C" w:rsidRPr="00150E67" w:rsidRDefault="00CE518C" w:rsidP="00C44730">
            <w:pPr>
              <w:spacing w:after="0" w:line="300" w:lineRule="atLeast"/>
              <w:rPr>
                <w:rFonts w:ascii="Oslo Sans Office" w:eastAsia="Times New Roman" w:hAnsi="Oslo Sans Office" w:cs="Segoe UI"/>
                <w:szCs w:val="20"/>
                <w:lang w:eastAsia="nb-NO"/>
              </w:rPr>
            </w:pPr>
            <w:r w:rsidRPr="00150E67">
              <w:rPr>
                <w:rFonts w:ascii="Oslo Sans Office" w:eastAsia="Times New Roman" w:hAnsi="Oslo Sans Office" w:cs="Segoe UI"/>
                <w:szCs w:val="20"/>
                <w:lang w:eastAsia="nb-NO"/>
              </w:rPr>
              <w:t>Der hvor det er henvist til standarder vil også tilsvarende standarder bli godtatt. Leverandøren som har tilbudt produkt i henhold til tilsvarende standard skal dokumentere oppfyllelse av kravet til standard.</w:t>
            </w:r>
          </w:p>
          <w:p w14:paraId="085746E2" w14:textId="77777777" w:rsidR="00CE518C" w:rsidRPr="00150E67" w:rsidRDefault="00CE518C" w:rsidP="00C44730">
            <w:pPr>
              <w:spacing w:after="0" w:line="300" w:lineRule="atLeast"/>
              <w:rPr>
                <w:rFonts w:ascii="Oslo Sans Office" w:eastAsia="Times New Roman" w:hAnsi="Oslo Sans Office" w:cs="Segoe UI"/>
                <w:color w:val="FF0000"/>
                <w:szCs w:val="20"/>
                <w:lang w:eastAsia="nb-NO"/>
              </w:rPr>
            </w:pPr>
          </w:p>
          <w:p w14:paraId="61D8B2EA" w14:textId="51549CA3" w:rsidR="00CE518C" w:rsidRDefault="00CE518C" w:rsidP="00C44730">
            <w:pPr>
              <w:tabs>
                <w:tab w:val="left" w:pos="2520"/>
              </w:tabs>
              <w:spacing w:after="0"/>
              <w:rPr>
                <w:rFonts w:ascii="Oslo Sans Office" w:eastAsia="Times New Roman" w:hAnsi="Oslo Sans Office"/>
                <w:szCs w:val="20"/>
                <w:lang w:eastAsia="nb-NO"/>
              </w:rPr>
            </w:pPr>
            <w:r w:rsidRPr="00150E67">
              <w:rPr>
                <w:rFonts w:ascii="Oslo Sans Office" w:eastAsia="Times New Roman" w:hAnsi="Oslo Sans Office"/>
                <w:szCs w:val="20"/>
                <w:lang w:eastAsia="nb-NO"/>
              </w:rPr>
              <w:t>Leverandøren skal varsle Oppdragsgiveren ved oppdateringer og nye versjoner av gjeldende standarder, og tilby produkter iht. nyeste tilgjengelige versjoner senest ett år etter at standarden ble tilgjengelig på markedet</w:t>
            </w:r>
            <w:r>
              <w:rPr>
                <w:rFonts w:ascii="Oslo Sans Office" w:eastAsia="Times New Roman" w:hAnsi="Oslo Sans Office"/>
                <w:szCs w:val="20"/>
                <w:lang w:eastAsia="nb-NO"/>
              </w:rPr>
              <w:t>.</w:t>
            </w:r>
          </w:p>
          <w:p w14:paraId="45291141" w14:textId="174710E3" w:rsidR="00CE518C" w:rsidRPr="002625ED" w:rsidRDefault="00CE518C" w:rsidP="00C44730">
            <w:pPr>
              <w:tabs>
                <w:tab w:val="left" w:pos="2520"/>
              </w:tabs>
              <w:spacing w:after="0"/>
              <w:rPr>
                <w:rFonts w:ascii="Oslo Sans Office" w:hAnsi="Oslo Sans Office"/>
                <w:iCs/>
                <w:color w:val="000000" w:themeColor="text1"/>
                <w:szCs w:val="20"/>
              </w:rPr>
            </w:pPr>
          </w:p>
        </w:tc>
        <w:tc>
          <w:tcPr>
            <w:tcW w:w="1275" w:type="dxa"/>
          </w:tcPr>
          <w:p w14:paraId="5387C679" w14:textId="77777777" w:rsidR="00CE518C" w:rsidRPr="002625ED" w:rsidRDefault="00CE518C">
            <w:pPr>
              <w:tabs>
                <w:tab w:val="left" w:pos="2520"/>
              </w:tabs>
              <w:spacing w:after="0"/>
              <w:jc w:val="center"/>
              <w:rPr>
                <w:rFonts w:ascii="Oslo Sans Office" w:hAnsi="Oslo Sans Office"/>
                <w:szCs w:val="20"/>
              </w:rPr>
            </w:pPr>
            <w:r w:rsidRPr="002625ED">
              <w:rPr>
                <w:rFonts w:ascii="Oslo Sans Office" w:hAnsi="Oslo Sans Office"/>
                <w:szCs w:val="20"/>
              </w:rPr>
              <w:t>M</w:t>
            </w:r>
          </w:p>
        </w:tc>
        <w:tc>
          <w:tcPr>
            <w:tcW w:w="993" w:type="dxa"/>
          </w:tcPr>
          <w:p w14:paraId="0588017C" w14:textId="77777777" w:rsidR="00CE518C" w:rsidRPr="002625ED" w:rsidRDefault="00CE518C">
            <w:pPr>
              <w:tabs>
                <w:tab w:val="left" w:pos="2520"/>
              </w:tabs>
              <w:spacing w:after="0"/>
              <w:jc w:val="center"/>
              <w:rPr>
                <w:rFonts w:ascii="Oslo Sans Office" w:hAnsi="Oslo Sans Office"/>
                <w:szCs w:val="20"/>
              </w:rPr>
            </w:pPr>
          </w:p>
        </w:tc>
        <w:tc>
          <w:tcPr>
            <w:tcW w:w="1842" w:type="dxa"/>
          </w:tcPr>
          <w:p w14:paraId="10897B59" w14:textId="77777777" w:rsidR="00CE518C" w:rsidRPr="002625ED" w:rsidRDefault="00CE518C">
            <w:pPr>
              <w:tabs>
                <w:tab w:val="left" w:pos="2520"/>
              </w:tabs>
              <w:spacing w:after="0"/>
              <w:jc w:val="center"/>
              <w:rPr>
                <w:rFonts w:ascii="Oslo Sans Office" w:hAnsi="Oslo Sans Office"/>
                <w:szCs w:val="20"/>
              </w:rPr>
            </w:pPr>
          </w:p>
        </w:tc>
      </w:tr>
      <w:tr w:rsidR="00CE518C" w:rsidRPr="002625ED" w14:paraId="120EACE9" w14:textId="137DB490" w:rsidTr="00CE518C">
        <w:tc>
          <w:tcPr>
            <w:tcW w:w="846" w:type="dxa"/>
          </w:tcPr>
          <w:p w14:paraId="1D2D7E91" w14:textId="4CB82DA7" w:rsidR="00CE518C" w:rsidRPr="002625ED" w:rsidRDefault="00CE518C">
            <w:pPr>
              <w:tabs>
                <w:tab w:val="left" w:pos="2520"/>
              </w:tabs>
              <w:spacing w:after="0"/>
              <w:rPr>
                <w:rFonts w:ascii="Oslo Sans Office" w:hAnsi="Oslo Sans Office"/>
                <w:color w:val="000000" w:themeColor="text1"/>
                <w:szCs w:val="20"/>
              </w:rPr>
            </w:pPr>
            <w:r>
              <w:rPr>
                <w:rFonts w:ascii="Oslo Sans Office" w:hAnsi="Oslo Sans Office"/>
                <w:color w:val="000000" w:themeColor="text1"/>
                <w:szCs w:val="20"/>
              </w:rPr>
              <w:t>2.3.3</w:t>
            </w:r>
          </w:p>
        </w:tc>
        <w:tc>
          <w:tcPr>
            <w:tcW w:w="4678" w:type="dxa"/>
          </w:tcPr>
          <w:p w14:paraId="740287F6" w14:textId="77777777" w:rsidR="00CE518C" w:rsidRDefault="00CE518C" w:rsidP="00260A59">
            <w:pPr>
              <w:tabs>
                <w:tab w:val="left" w:pos="2520"/>
              </w:tabs>
              <w:spacing w:after="0"/>
              <w:rPr>
                <w:rFonts w:ascii="Oslo Sans Office" w:eastAsia="Times New Roman" w:hAnsi="Oslo Sans Office"/>
                <w:szCs w:val="20"/>
                <w:lang w:eastAsia="nb-NO"/>
              </w:rPr>
            </w:pPr>
            <w:r w:rsidRPr="00BD6E28">
              <w:rPr>
                <w:rFonts w:ascii="Oslo Sans Office" w:eastAsia="Times New Roman" w:hAnsi="Oslo Sans Office"/>
                <w:szCs w:val="20"/>
                <w:lang w:eastAsia="nb-NO"/>
              </w:rPr>
              <w:t>Produktene i A- og B-sortimentet skal være av god kvalitet</w:t>
            </w:r>
            <w:r>
              <w:rPr>
                <w:rFonts w:ascii="Calibri" w:hAnsi="Calibri" w:cs="Calibri"/>
                <w:color w:val="000000"/>
                <w:sz w:val="22"/>
                <w:bdr w:val="none" w:sz="0" w:space="0" w:color="auto" w:frame="1"/>
              </w:rPr>
              <w:t xml:space="preserve">, </w:t>
            </w:r>
            <w:r w:rsidRPr="00157B4D">
              <w:rPr>
                <w:rFonts w:ascii="Calibri" w:hAnsi="Calibri" w:cs="Calibri"/>
                <w:color w:val="000000"/>
                <w:sz w:val="22"/>
                <w:bdr w:val="none" w:sz="0" w:space="0" w:color="auto" w:frame="1"/>
              </w:rPr>
              <w:t>godt egnet og tilpasset oppdragsgivers tiltenkte bruk</w:t>
            </w:r>
            <w:r>
              <w:rPr>
                <w:rFonts w:ascii="Calibri" w:hAnsi="Calibri" w:cs="Calibri"/>
                <w:color w:val="000000"/>
                <w:sz w:val="22"/>
                <w:bdr w:val="none" w:sz="0" w:space="0" w:color="auto" w:frame="1"/>
              </w:rPr>
              <w:t xml:space="preserve">. </w:t>
            </w:r>
            <w:r w:rsidRPr="00BD6E28">
              <w:rPr>
                <w:rFonts w:ascii="Oslo Sans Office" w:eastAsia="Times New Roman" w:hAnsi="Oslo Sans Office"/>
                <w:szCs w:val="20"/>
                <w:lang w:eastAsia="nb-NO"/>
              </w:rPr>
              <w:t xml:space="preserve"> </w:t>
            </w:r>
          </w:p>
          <w:p w14:paraId="1C6F55AA" w14:textId="77777777" w:rsidR="00CE518C" w:rsidRDefault="00CE518C" w:rsidP="00260A59">
            <w:pPr>
              <w:tabs>
                <w:tab w:val="left" w:pos="2520"/>
              </w:tabs>
              <w:spacing w:after="0"/>
              <w:rPr>
                <w:rFonts w:ascii="Oslo Sans Office" w:eastAsia="Times New Roman" w:hAnsi="Oslo Sans Office"/>
                <w:szCs w:val="20"/>
                <w:lang w:eastAsia="nb-NO"/>
              </w:rPr>
            </w:pPr>
          </w:p>
          <w:p w14:paraId="76362383" w14:textId="77777777" w:rsidR="00CE518C" w:rsidRPr="00BA10AD" w:rsidRDefault="00CE518C" w:rsidP="00F82BA8">
            <w:pPr>
              <w:spacing w:after="0" w:line="300" w:lineRule="atLeast"/>
              <w:rPr>
                <w:rFonts w:ascii="Oslo Sans Office" w:hAnsi="Oslo Sans Office"/>
                <w:color w:val="000000" w:themeColor="text1"/>
                <w:szCs w:val="20"/>
              </w:rPr>
            </w:pPr>
            <w:r w:rsidRPr="00BA10AD">
              <w:rPr>
                <w:rFonts w:ascii="Oslo Sans Office" w:hAnsi="Oslo Sans Office"/>
                <w:color w:val="000000" w:themeColor="text1"/>
                <w:szCs w:val="20"/>
              </w:rPr>
              <w:lastRenderedPageBreak/>
              <w:t>Leverandøren skal kontinuerlig arbeide for å utvide sitt sortiment av damemodeller i avtaleperioden.</w:t>
            </w:r>
          </w:p>
          <w:p w14:paraId="755D4276" w14:textId="11DE5B80" w:rsidR="00CE518C" w:rsidRPr="00260A59" w:rsidRDefault="00CE518C" w:rsidP="00260A59">
            <w:pPr>
              <w:tabs>
                <w:tab w:val="left" w:pos="2520"/>
              </w:tabs>
              <w:spacing w:after="0"/>
              <w:rPr>
                <w:rFonts w:ascii="Oslo Sans Office" w:eastAsia="Times New Roman" w:hAnsi="Oslo Sans Office"/>
                <w:szCs w:val="20"/>
                <w:lang w:eastAsia="nb-NO"/>
              </w:rPr>
            </w:pPr>
          </w:p>
        </w:tc>
        <w:tc>
          <w:tcPr>
            <w:tcW w:w="1275" w:type="dxa"/>
          </w:tcPr>
          <w:p w14:paraId="15CB9524" w14:textId="45F88F9C" w:rsidR="00CE518C" w:rsidRPr="002625ED" w:rsidRDefault="00CE518C">
            <w:pPr>
              <w:tabs>
                <w:tab w:val="left" w:pos="2520"/>
              </w:tabs>
              <w:spacing w:after="0"/>
              <w:jc w:val="center"/>
              <w:rPr>
                <w:rFonts w:ascii="Oslo Sans Office" w:hAnsi="Oslo Sans Office"/>
                <w:szCs w:val="20"/>
              </w:rPr>
            </w:pPr>
            <w:r>
              <w:rPr>
                <w:rFonts w:ascii="Oslo Sans Office" w:hAnsi="Oslo Sans Office"/>
                <w:szCs w:val="20"/>
              </w:rPr>
              <w:lastRenderedPageBreak/>
              <w:t>M</w:t>
            </w:r>
          </w:p>
        </w:tc>
        <w:tc>
          <w:tcPr>
            <w:tcW w:w="993" w:type="dxa"/>
          </w:tcPr>
          <w:p w14:paraId="1537EDA7" w14:textId="77777777" w:rsidR="00CE518C" w:rsidRDefault="00CE518C">
            <w:pPr>
              <w:tabs>
                <w:tab w:val="left" w:pos="2520"/>
              </w:tabs>
              <w:spacing w:after="0"/>
              <w:jc w:val="center"/>
              <w:rPr>
                <w:rFonts w:ascii="Oslo Sans Office" w:hAnsi="Oslo Sans Office"/>
                <w:szCs w:val="20"/>
              </w:rPr>
            </w:pPr>
          </w:p>
        </w:tc>
        <w:tc>
          <w:tcPr>
            <w:tcW w:w="1842" w:type="dxa"/>
          </w:tcPr>
          <w:p w14:paraId="5884C1E4" w14:textId="77777777" w:rsidR="00CE518C" w:rsidRDefault="00CE518C">
            <w:pPr>
              <w:tabs>
                <w:tab w:val="left" w:pos="2520"/>
              </w:tabs>
              <w:spacing w:after="0"/>
              <w:jc w:val="center"/>
              <w:rPr>
                <w:rFonts w:ascii="Oslo Sans Office" w:hAnsi="Oslo Sans Office"/>
                <w:szCs w:val="20"/>
              </w:rPr>
            </w:pPr>
          </w:p>
        </w:tc>
      </w:tr>
      <w:tr w:rsidR="00CE518C" w:rsidRPr="002625ED" w14:paraId="6747EAE1" w14:textId="46DF2930" w:rsidTr="00CE518C">
        <w:tc>
          <w:tcPr>
            <w:tcW w:w="846" w:type="dxa"/>
          </w:tcPr>
          <w:p w14:paraId="4115FFF3" w14:textId="2C26EAD2" w:rsidR="00CE518C" w:rsidRPr="002625ED" w:rsidRDefault="00CE518C">
            <w:pPr>
              <w:tabs>
                <w:tab w:val="left" w:pos="2520"/>
              </w:tabs>
              <w:spacing w:after="0"/>
              <w:rPr>
                <w:rFonts w:ascii="Oslo Sans Office" w:hAnsi="Oslo Sans Office"/>
                <w:color w:val="000000" w:themeColor="text1"/>
                <w:szCs w:val="20"/>
              </w:rPr>
            </w:pPr>
            <w:r>
              <w:rPr>
                <w:rFonts w:ascii="Oslo Sans Office" w:hAnsi="Oslo Sans Office"/>
                <w:color w:val="000000" w:themeColor="text1"/>
                <w:szCs w:val="20"/>
              </w:rPr>
              <w:t>2.3.4</w:t>
            </w:r>
          </w:p>
        </w:tc>
        <w:tc>
          <w:tcPr>
            <w:tcW w:w="4678" w:type="dxa"/>
          </w:tcPr>
          <w:p w14:paraId="44DE9F67" w14:textId="7D6271D1" w:rsidR="00CE518C" w:rsidRPr="002625ED" w:rsidRDefault="00CE518C" w:rsidP="00673A15">
            <w:pPr>
              <w:tabs>
                <w:tab w:val="left" w:pos="2520"/>
              </w:tabs>
              <w:spacing w:after="0"/>
              <w:rPr>
                <w:rFonts w:ascii="Oslo Sans Office" w:hAnsi="Oslo Sans Office" w:cs="Calibri"/>
                <w:color w:val="000000" w:themeColor="text1"/>
                <w:szCs w:val="20"/>
              </w:rPr>
            </w:pPr>
            <w:r w:rsidRPr="002625ED">
              <w:rPr>
                <w:rFonts w:ascii="Oslo Sans Office" w:hAnsi="Oslo Sans Office" w:cs="Calibri"/>
                <w:color w:val="000000" w:themeColor="text1"/>
                <w:szCs w:val="20"/>
              </w:rPr>
              <w:t xml:space="preserve">Klesproduktene </w:t>
            </w:r>
            <w:r w:rsidRPr="00BD6E28">
              <w:rPr>
                <w:rFonts w:ascii="Oslo Sans Office" w:eastAsia="Times New Roman" w:hAnsi="Oslo Sans Office"/>
                <w:szCs w:val="20"/>
                <w:lang w:eastAsia="nb-NO"/>
              </w:rPr>
              <w:t xml:space="preserve">i A- og B-sortimentet </w:t>
            </w:r>
            <w:r w:rsidRPr="002625ED">
              <w:rPr>
                <w:rFonts w:ascii="Oslo Sans Office" w:hAnsi="Oslo Sans Office" w:cs="Calibri"/>
                <w:color w:val="000000" w:themeColor="text1"/>
                <w:szCs w:val="20"/>
              </w:rPr>
              <w:t xml:space="preserve">skal ha størrelsesmerking og </w:t>
            </w:r>
          </w:p>
          <w:p w14:paraId="2B960211" w14:textId="77777777" w:rsidR="00CE518C" w:rsidRPr="002625ED" w:rsidRDefault="00CE518C" w:rsidP="00673A15">
            <w:pPr>
              <w:tabs>
                <w:tab w:val="left" w:pos="2520"/>
              </w:tabs>
              <w:spacing w:after="0"/>
              <w:rPr>
                <w:rFonts w:ascii="Oslo Sans Office" w:hAnsi="Oslo Sans Office" w:cs="Calibri"/>
                <w:color w:val="000000" w:themeColor="text1"/>
                <w:szCs w:val="20"/>
              </w:rPr>
            </w:pPr>
            <w:r w:rsidRPr="002625ED">
              <w:rPr>
                <w:rFonts w:ascii="Oslo Sans Office" w:hAnsi="Oslo Sans Office" w:cs="Calibri"/>
                <w:color w:val="000000" w:themeColor="text1"/>
                <w:szCs w:val="20"/>
              </w:rPr>
              <w:t>vaskeanvisning med symboler og/eller tekst på skandinavisk eller engelsk.</w:t>
            </w:r>
          </w:p>
          <w:p w14:paraId="34DA233D" w14:textId="77777777" w:rsidR="00CE518C" w:rsidRPr="002625ED" w:rsidRDefault="00CE518C" w:rsidP="00673A15">
            <w:pPr>
              <w:tabs>
                <w:tab w:val="left" w:pos="2520"/>
              </w:tabs>
              <w:spacing w:after="0"/>
              <w:rPr>
                <w:rFonts w:ascii="Oslo Sans Office" w:hAnsi="Oslo Sans Office" w:cs="Calibri"/>
                <w:color w:val="000000" w:themeColor="text1"/>
                <w:szCs w:val="20"/>
              </w:rPr>
            </w:pPr>
          </w:p>
          <w:p w14:paraId="39C67753" w14:textId="199F3FEB" w:rsidR="00CE518C" w:rsidRDefault="00CE518C" w:rsidP="00673A15">
            <w:pPr>
              <w:spacing w:after="0" w:line="300" w:lineRule="atLeast"/>
              <w:rPr>
                <w:rFonts w:ascii="Oslo Sans Office" w:hAnsi="Oslo Sans Office" w:cs="Segoe UI"/>
                <w:color w:val="FF0000"/>
                <w:szCs w:val="20"/>
              </w:rPr>
            </w:pPr>
            <w:r w:rsidRPr="002625ED">
              <w:rPr>
                <w:rFonts w:ascii="Oslo Sans Office" w:hAnsi="Oslo Sans Office"/>
                <w:szCs w:val="20"/>
              </w:rPr>
              <w:t>Når deler av eller hele plagget ikke tåler skyllemiddel, skal dette informeres om på vaskeanvisning i plagget</w:t>
            </w:r>
            <w:r>
              <w:rPr>
                <w:rFonts w:ascii="Oslo Sans Office" w:hAnsi="Oslo Sans Office"/>
                <w:szCs w:val="20"/>
              </w:rPr>
              <w:t>.</w:t>
            </w:r>
          </w:p>
          <w:p w14:paraId="0408D79C" w14:textId="05EB952C" w:rsidR="00CE518C" w:rsidRPr="00673A15" w:rsidRDefault="00CE518C" w:rsidP="00673A15">
            <w:pPr>
              <w:spacing w:after="0" w:line="300" w:lineRule="atLeast"/>
              <w:rPr>
                <w:rFonts w:ascii="Oslo Sans Office" w:hAnsi="Oslo Sans Office" w:cs="Segoe UI"/>
                <w:color w:val="FF0000"/>
                <w:szCs w:val="20"/>
              </w:rPr>
            </w:pPr>
            <w:r w:rsidRPr="002625ED">
              <w:rPr>
                <w:rFonts w:ascii="Oslo Sans Office" w:hAnsi="Oslo Sans Office"/>
                <w:szCs w:val="20"/>
              </w:rPr>
              <w:tab/>
            </w:r>
          </w:p>
        </w:tc>
        <w:tc>
          <w:tcPr>
            <w:tcW w:w="1275" w:type="dxa"/>
          </w:tcPr>
          <w:p w14:paraId="62443657" w14:textId="0DDC89CA" w:rsidR="00CE518C" w:rsidRPr="002625ED" w:rsidRDefault="00CE518C">
            <w:pPr>
              <w:tabs>
                <w:tab w:val="left" w:pos="2520"/>
              </w:tabs>
              <w:spacing w:after="0"/>
              <w:jc w:val="center"/>
              <w:rPr>
                <w:rFonts w:ascii="Oslo Sans Office" w:hAnsi="Oslo Sans Office"/>
                <w:szCs w:val="20"/>
              </w:rPr>
            </w:pPr>
            <w:r>
              <w:rPr>
                <w:rFonts w:ascii="Oslo Sans Office" w:hAnsi="Oslo Sans Office"/>
                <w:szCs w:val="20"/>
              </w:rPr>
              <w:t>M</w:t>
            </w:r>
          </w:p>
        </w:tc>
        <w:tc>
          <w:tcPr>
            <w:tcW w:w="993" w:type="dxa"/>
          </w:tcPr>
          <w:p w14:paraId="6CB5A229" w14:textId="77777777" w:rsidR="00CE518C" w:rsidRDefault="00CE518C">
            <w:pPr>
              <w:tabs>
                <w:tab w:val="left" w:pos="2520"/>
              </w:tabs>
              <w:spacing w:after="0"/>
              <w:jc w:val="center"/>
              <w:rPr>
                <w:rFonts w:ascii="Oslo Sans Office" w:hAnsi="Oslo Sans Office"/>
                <w:szCs w:val="20"/>
              </w:rPr>
            </w:pPr>
          </w:p>
        </w:tc>
        <w:tc>
          <w:tcPr>
            <w:tcW w:w="1842" w:type="dxa"/>
          </w:tcPr>
          <w:p w14:paraId="7A3BE75B" w14:textId="77777777" w:rsidR="00CE518C" w:rsidRDefault="00CE518C">
            <w:pPr>
              <w:tabs>
                <w:tab w:val="left" w:pos="2520"/>
              </w:tabs>
              <w:spacing w:after="0"/>
              <w:jc w:val="center"/>
              <w:rPr>
                <w:rFonts w:ascii="Oslo Sans Office" w:hAnsi="Oslo Sans Office"/>
                <w:szCs w:val="20"/>
              </w:rPr>
            </w:pPr>
          </w:p>
        </w:tc>
      </w:tr>
      <w:tr w:rsidR="00CE518C" w:rsidRPr="002625ED" w14:paraId="682FC441" w14:textId="631EFCBA" w:rsidTr="00CE518C">
        <w:tc>
          <w:tcPr>
            <w:tcW w:w="846" w:type="dxa"/>
          </w:tcPr>
          <w:p w14:paraId="77906EEF" w14:textId="79D1382D" w:rsidR="00CE518C" w:rsidRDefault="00CE518C">
            <w:pPr>
              <w:tabs>
                <w:tab w:val="left" w:pos="2520"/>
              </w:tabs>
              <w:spacing w:after="0"/>
              <w:rPr>
                <w:rFonts w:ascii="Oslo Sans Office" w:hAnsi="Oslo Sans Office"/>
                <w:color w:val="000000" w:themeColor="text1"/>
                <w:szCs w:val="20"/>
              </w:rPr>
            </w:pPr>
            <w:r>
              <w:rPr>
                <w:rFonts w:ascii="Oslo Sans Office" w:hAnsi="Oslo Sans Office"/>
                <w:color w:val="000000" w:themeColor="text1"/>
                <w:szCs w:val="20"/>
              </w:rPr>
              <w:t>2.3.5</w:t>
            </w:r>
          </w:p>
        </w:tc>
        <w:tc>
          <w:tcPr>
            <w:tcW w:w="4678" w:type="dxa"/>
          </w:tcPr>
          <w:p w14:paraId="383D20F3" w14:textId="77777777" w:rsidR="00CE518C" w:rsidRDefault="00CE518C" w:rsidP="008F0587">
            <w:pPr>
              <w:tabs>
                <w:tab w:val="left" w:pos="2520"/>
              </w:tabs>
              <w:spacing w:after="0"/>
              <w:rPr>
                <w:rFonts w:ascii="Oslo Sans Office" w:hAnsi="Oslo Sans Office" w:cs="Calibri"/>
                <w:color w:val="000000" w:themeColor="text1"/>
                <w:szCs w:val="20"/>
              </w:rPr>
            </w:pPr>
            <w:r w:rsidRPr="00BA1D91">
              <w:rPr>
                <w:rFonts w:ascii="Oslo Sans Office" w:hAnsi="Oslo Sans Office" w:cs="Calibri"/>
                <w:color w:val="000000" w:themeColor="text1"/>
                <w:szCs w:val="20"/>
              </w:rPr>
              <w:t xml:space="preserve">Alle klesprodukter skal tåle maskinvask på minimum 40 °C og ha en kvalitet som gjør at plaggene tåler minimum 25 vask.  </w:t>
            </w:r>
          </w:p>
          <w:p w14:paraId="1C25E252" w14:textId="77777777" w:rsidR="00CE518C" w:rsidRDefault="00CE518C" w:rsidP="008F0587">
            <w:pPr>
              <w:tabs>
                <w:tab w:val="left" w:pos="2520"/>
              </w:tabs>
              <w:spacing w:after="0"/>
              <w:rPr>
                <w:rFonts w:ascii="Oslo Sans Office" w:hAnsi="Oslo Sans Office" w:cs="Calibri"/>
                <w:color w:val="000000" w:themeColor="text1"/>
                <w:szCs w:val="20"/>
              </w:rPr>
            </w:pPr>
          </w:p>
          <w:p w14:paraId="746827AC" w14:textId="77777777" w:rsidR="00CE518C" w:rsidRDefault="00CE518C" w:rsidP="008F0587">
            <w:pPr>
              <w:tabs>
                <w:tab w:val="left" w:pos="2520"/>
              </w:tabs>
              <w:spacing w:after="0"/>
              <w:rPr>
                <w:rFonts w:ascii="Oslo Sans Office" w:hAnsi="Oslo Sans Office" w:cs="Calibri"/>
                <w:color w:val="000000" w:themeColor="text1"/>
                <w:szCs w:val="20"/>
              </w:rPr>
            </w:pPr>
            <w:r w:rsidRPr="00FE1BB7">
              <w:rPr>
                <w:rFonts w:ascii="Oslo Sans Office" w:hAnsi="Oslo Sans Office" w:cs="Calibri"/>
                <w:color w:val="000000" w:themeColor="text1"/>
                <w:szCs w:val="20"/>
              </w:rPr>
              <w:t xml:space="preserve">Dette gjelder også for påsydde reflekser, og annet påsydd eller påtrykt materiale og logo. </w:t>
            </w:r>
          </w:p>
          <w:p w14:paraId="5AC6E10D" w14:textId="77777777" w:rsidR="00CE518C" w:rsidRPr="00FE1BB7" w:rsidRDefault="00CE518C" w:rsidP="008F0587">
            <w:pPr>
              <w:tabs>
                <w:tab w:val="left" w:pos="2520"/>
              </w:tabs>
              <w:spacing w:after="0"/>
              <w:rPr>
                <w:rFonts w:ascii="Oslo Sans Office" w:hAnsi="Oslo Sans Office" w:cs="Calibri"/>
                <w:color w:val="000000" w:themeColor="text1"/>
                <w:szCs w:val="20"/>
              </w:rPr>
            </w:pPr>
          </w:p>
          <w:p w14:paraId="1AB49B66" w14:textId="77777777" w:rsidR="00CE518C" w:rsidRPr="00FE1BB7" w:rsidRDefault="00CE518C" w:rsidP="008F0587">
            <w:pPr>
              <w:tabs>
                <w:tab w:val="left" w:pos="2520"/>
              </w:tabs>
              <w:spacing w:after="0"/>
              <w:rPr>
                <w:rFonts w:ascii="Oslo Sans Office" w:hAnsi="Oslo Sans Office" w:cs="Calibri"/>
                <w:color w:val="000000" w:themeColor="text1"/>
                <w:szCs w:val="20"/>
              </w:rPr>
            </w:pPr>
            <w:r w:rsidRPr="00FE1BB7">
              <w:rPr>
                <w:rFonts w:ascii="Oslo Sans Office" w:hAnsi="Oslo Sans Office" w:cs="Calibri"/>
                <w:color w:val="000000" w:themeColor="text1"/>
                <w:szCs w:val="20"/>
              </w:rPr>
              <w:t>For enkelte produkter i A-sortimentet gjelder krav om vask ved 60 °C og tørketromling, se krav 2.4.</w:t>
            </w:r>
            <w:r>
              <w:rPr>
                <w:rFonts w:ascii="Oslo Sans Office" w:hAnsi="Oslo Sans Office" w:cs="Calibri"/>
                <w:color w:val="000000" w:themeColor="text1"/>
                <w:szCs w:val="20"/>
              </w:rPr>
              <w:t>5</w:t>
            </w:r>
          </w:p>
          <w:p w14:paraId="7AFCB351" w14:textId="5A50E5CE" w:rsidR="00CE518C" w:rsidRPr="00F64B62" w:rsidRDefault="00CE518C" w:rsidP="008F0587">
            <w:pPr>
              <w:tabs>
                <w:tab w:val="left" w:pos="2520"/>
              </w:tabs>
              <w:spacing w:after="0"/>
              <w:rPr>
                <w:rFonts w:ascii="Oslo Sans Office" w:hAnsi="Oslo Sans Office"/>
                <w:szCs w:val="20"/>
              </w:rPr>
            </w:pPr>
          </w:p>
        </w:tc>
        <w:tc>
          <w:tcPr>
            <w:tcW w:w="1275" w:type="dxa"/>
          </w:tcPr>
          <w:p w14:paraId="4B782B3A" w14:textId="6A651499" w:rsidR="00CE518C" w:rsidRDefault="00CE518C">
            <w:pPr>
              <w:tabs>
                <w:tab w:val="left" w:pos="2520"/>
              </w:tabs>
              <w:spacing w:after="0"/>
              <w:jc w:val="center"/>
              <w:rPr>
                <w:rFonts w:ascii="Oslo Sans Office" w:hAnsi="Oslo Sans Office"/>
                <w:szCs w:val="20"/>
              </w:rPr>
            </w:pPr>
            <w:r>
              <w:rPr>
                <w:rFonts w:ascii="Oslo Sans Office" w:hAnsi="Oslo Sans Office"/>
                <w:szCs w:val="20"/>
              </w:rPr>
              <w:t>M</w:t>
            </w:r>
          </w:p>
        </w:tc>
        <w:tc>
          <w:tcPr>
            <w:tcW w:w="993" w:type="dxa"/>
          </w:tcPr>
          <w:p w14:paraId="3CCFC776" w14:textId="77777777" w:rsidR="00CE518C" w:rsidRDefault="00CE518C">
            <w:pPr>
              <w:tabs>
                <w:tab w:val="left" w:pos="2520"/>
              </w:tabs>
              <w:spacing w:after="0"/>
              <w:jc w:val="center"/>
              <w:rPr>
                <w:rFonts w:ascii="Oslo Sans Office" w:hAnsi="Oslo Sans Office"/>
                <w:szCs w:val="20"/>
              </w:rPr>
            </w:pPr>
          </w:p>
        </w:tc>
        <w:tc>
          <w:tcPr>
            <w:tcW w:w="1842" w:type="dxa"/>
          </w:tcPr>
          <w:p w14:paraId="36D256CB" w14:textId="77777777" w:rsidR="00CE518C" w:rsidRDefault="00CE518C">
            <w:pPr>
              <w:tabs>
                <w:tab w:val="left" w:pos="2520"/>
              </w:tabs>
              <w:spacing w:after="0"/>
              <w:jc w:val="center"/>
              <w:rPr>
                <w:rFonts w:ascii="Oslo Sans Office" w:hAnsi="Oslo Sans Office"/>
                <w:szCs w:val="20"/>
              </w:rPr>
            </w:pPr>
          </w:p>
        </w:tc>
      </w:tr>
      <w:tr w:rsidR="00CE518C" w:rsidRPr="002625ED" w14:paraId="12A73DEA" w14:textId="4D364DB1" w:rsidTr="00CE518C">
        <w:tc>
          <w:tcPr>
            <w:tcW w:w="846" w:type="dxa"/>
          </w:tcPr>
          <w:p w14:paraId="4DAD145D" w14:textId="61E8794B" w:rsidR="00CE518C" w:rsidRPr="002625ED" w:rsidRDefault="00CE518C">
            <w:pPr>
              <w:tabs>
                <w:tab w:val="left" w:pos="2520"/>
              </w:tabs>
              <w:spacing w:after="0"/>
              <w:rPr>
                <w:rFonts w:ascii="Oslo Sans Office" w:hAnsi="Oslo Sans Office"/>
                <w:color w:val="000000" w:themeColor="text1"/>
                <w:szCs w:val="20"/>
              </w:rPr>
            </w:pPr>
            <w:r w:rsidRPr="002625ED">
              <w:rPr>
                <w:rFonts w:ascii="Oslo Sans Office" w:hAnsi="Oslo Sans Office"/>
                <w:color w:val="000000" w:themeColor="text1"/>
                <w:szCs w:val="20"/>
              </w:rPr>
              <w:t>2.</w:t>
            </w:r>
            <w:r>
              <w:rPr>
                <w:rFonts w:ascii="Oslo Sans Office" w:hAnsi="Oslo Sans Office"/>
                <w:color w:val="000000" w:themeColor="text1"/>
                <w:szCs w:val="20"/>
              </w:rPr>
              <w:t>3</w:t>
            </w:r>
            <w:r w:rsidRPr="002625ED">
              <w:rPr>
                <w:rFonts w:ascii="Oslo Sans Office" w:hAnsi="Oslo Sans Office"/>
                <w:color w:val="000000" w:themeColor="text1"/>
                <w:szCs w:val="20"/>
              </w:rPr>
              <w:t>.</w:t>
            </w:r>
            <w:r>
              <w:rPr>
                <w:rFonts w:ascii="Oslo Sans Office" w:hAnsi="Oslo Sans Office"/>
                <w:color w:val="000000" w:themeColor="text1"/>
                <w:szCs w:val="20"/>
              </w:rPr>
              <w:t>6</w:t>
            </w:r>
          </w:p>
        </w:tc>
        <w:tc>
          <w:tcPr>
            <w:tcW w:w="4678" w:type="dxa"/>
          </w:tcPr>
          <w:p w14:paraId="2B92075E" w14:textId="77777777" w:rsidR="00CE518C" w:rsidRPr="002625ED" w:rsidRDefault="00CE518C" w:rsidP="009450C2">
            <w:pPr>
              <w:rPr>
                <w:rFonts w:ascii="Oslo Sans Office" w:hAnsi="Oslo Sans Office" w:cs="Calibri"/>
                <w:color w:val="000000" w:themeColor="text1"/>
                <w:szCs w:val="20"/>
              </w:rPr>
            </w:pPr>
            <w:r w:rsidRPr="002625ED">
              <w:rPr>
                <w:rFonts w:ascii="Oslo Sans Office" w:hAnsi="Oslo Sans Office" w:cs="Calibri"/>
                <w:color w:val="000000" w:themeColor="text1"/>
                <w:szCs w:val="20"/>
              </w:rPr>
              <w:t>Leverandør skal tilby profilering av arbeidstøy.</w:t>
            </w:r>
          </w:p>
          <w:p w14:paraId="1C31687C" w14:textId="77777777" w:rsidR="00CE518C" w:rsidRPr="002625ED" w:rsidRDefault="00CE518C" w:rsidP="009450C2">
            <w:pPr>
              <w:rPr>
                <w:rFonts w:ascii="Oslo Sans Office" w:hAnsi="Oslo Sans Office" w:cs="Calibri"/>
                <w:color w:val="000000" w:themeColor="text1"/>
                <w:szCs w:val="20"/>
              </w:rPr>
            </w:pPr>
            <w:r w:rsidRPr="002625ED">
              <w:rPr>
                <w:rFonts w:ascii="Oslo Sans Office" w:hAnsi="Oslo Sans Office" w:cs="Calibri"/>
                <w:color w:val="000000" w:themeColor="text1"/>
                <w:szCs w:val="20"/>
              </w:rPr>
              <w:t xml:space="preserve">Profilering av arbeidstøy skal være i samsvar med Oppdragsgivers </w:t>
            </w:r>
            <w:proofErr w:type="spellStart"/>
            <w:r w:rsidRPr="002625ED">
              <w:rPr>
                <w:rFonts w:ascii="Oslo Sans Office" w:hAnsi="Oslo Sans Office" w:cs="Calibri"/>
                <w:color w:val="000000" w:themeColor="text1"/>
                <w:szCs w:val="20"/>
              </w:rPr>
              <w:t>Designmanuel</w:t>
            </w:r>
            <w:proofErr w:type="spellEnd"/>
            <w:r w:rsidRPr="002625ED">
              <w:rPr>
                <w:rFonts w:ascii="Oslo Sans Office" w:hAnsi="Oslo Sans Office" w:cs="Calibri"/>
                <w:color w:val="000000" w:themeColor="text1"/>
                <w:szCs w:val="20"/>
              </w:rPr>
              <w:t>.</w:t>
            </w:r>
          </w:p>
          <w:p w14:paraId="2E820D87" w14:textId="21CAE270" w:rsidR="00CE518C" w:rsidRPr="002625ED" w:rsidRDefault="00CE518C" w:rsidP="7BF00044">
            <w:pPr>
              <w:rPr>
                <w:rFonts w:ascii="Oslo Sans Office" w:hAnsi="Oslo Sans Office" w:cs="Calibri"/>
                <w:color w:val="000000" w:themeColor="text1"/>
              </w:rPr>
            </w:pPr>
            <w:r w:rsidRPr="7BF00044">
              <w:rPr>
                <w:rFonts w:ascii="Oslo Sans Office" w:hAnsi="Oslo Sans Office" w:cs="Calibri"/>
                <w:color w:val="000000" w:themeColor="text1"/>
              </w:rPr>
              <w:t>Oslo kommunes design manual ligger åpen og tilgjengelig på følgende nettside:</w:t>
            </w:r>
          </w:p>
          <w:p w14:paraId="4E4DBB86" w14:textId="77777777" w:rsidR="00CE518C" w:rsidRPr="002625ED" w:rsidRDefault="00CE518C" w:rsidP="009450C2">
            <w:pPr>
              <w:rPr>
                <w:rFonts w:ascii="Oslo Sans Office" w:hAnsi="Oslo Sans Office"/>
                <w:szCs w:val="20"/>
              </w:rPr>
            </w:pPr>
            <w:r w:rsidRPr="002625ED">
              <w:rPr>
                <w:rFonts w:ascii="Oslo Sans Office" w:hAnsi="Oslo Sans Office" w:cs="Calibri"/>
                <w:color w:val="000000" w:themeColor="text1"/>
                <w:szCs w:val="20"/>
              </w:rPr>
              <w:t xml:space="preserve">https://designmanual.oslo.kommune.no/ </w:t>
            </w:r>
          </w:p>
          <w:p w14:paraId="171FE876" w14:textId="77777777" w:rsidR="00CE518C" w:rsidRPr="002625ED" w:rsidRDefault="00CE518C" w:rsidP="009450C2">
            <w:pPr>
              <w:rPr>
                <w:rFonts w:ascii="Oslo Sans Office" w:hAnsi="Oslo Sans Office"/>
                <w:szCs w:val="20"/>
              </w:rPr>
            </w:pPr>
            <w:r w:rsidRPr="002625ED">
              <w:rPr>
                <w:rFonts w:ascii="Oslo Sans Office" w:hAnsi="Oslo Sans Office" w:cs="Calibri"/>
                <w:color w:val="000000" w:themeColor="text1"/>
                <w:szCs w:val="20"/>
              </w:rPr>
              <w:t>Grunnlag for profilering av arbeidstøy er tilgjengelig på nettsiden:</w:t>
            </w:r>
          </w:p>
          <w:p w14:paraId="3E25B61B" w14:textId="77777777" w:rsidR="00CE518C" w:rsidRPr="002625ED" w:rsidRDefault="00CE518C" w:rsidP="009450C2">
            <w:pPr>
              <w:rPr>
                <w:rFonts w:ascii="Oslo Sans Office" w:eastAsia="Oslo Sans Office" w:hAnsi="Oslo Sans Office" w:cs="Oslo Sans Office"/>
                <w:szCs w:val="20"/>
              </w:rPr>
            </w:pPr>
            <w:hyperlink r:id="rId12">
              <w:proofErr w:type="spellStart"/>
              <w:r w:rsidRPr="002625ED">
                <w:rPr>
                  <w:rStyle w:val="Hyperkobling"/>
                  <w:rFonts w:ascii="Oslo Sans Office" w:hAnsi="Oslo Sans Office"/>
                  <w:szCs w:val="20"/>
                </w:rPr>
                <w:t>Design.Oslo</w:t>
              </w:r>
              <w:proofErr w:type="spellEnd"/>
              <w:r w:rsidRPr="002625ED">
                <w:rPr>
                  <w:rStyle w:val="Hyperkobling"/>
                  <w:rFonts w:ascii="Oslo Sans Office" w:hAnsi="Oslo Sans Office"/>
                  <w:szCs w:val="20"/>
                </w:rPr>
                <w:t xml:space="preserve"> - Arbeidstøy</w:t>
              </w:r>
            </w:hyperlink>
          </w:p>
          <w:p w14:paraId="47C80F56" w14:textId="77777777" w:rsidR="00CE518C" w:rsidRPr="002625ED" w:rsidRDefault="00CE518C" w:rsidP="009450C2">
            <w:pPr>
              <w:rPr>
                <w:rFonts w:ascii="Oslo Sans Office" w:hAnsi="Oslo Sans Office" w:cs="Calibri"/>
                <w:color w:val="000000" w:themeColor="text1"/>
                <w:szCs w:val="20"/>
              </w:rPr>
            </w:pPr>
            <w:r w:rsidRPr="002625ED">
              <w:rPr>
                <w:rFonts w:ascii="Oslo Sans Office" w:hAnsi="Oslo Sans Office" w:cs="Calibri"/>
                <w:color w:val="000000" w:themeColor="text1"/>
                <w:szCs w:val="20"/>
              </w:rPr>
              <w:t>Prinsipper for uniformer med Oslologo er tilgjengelig på nettsiden:</w:t>
            </w:r>
          </w:p>
          <w:p w14:paraId="610134CD" w14:textId="77777777" w:rsidR="00CE518C" w:rsidRPr="00004769" w:rsidRDefault="00CE518C" w:rsidP="009450C2">
            <w:hyperlink r:id="rId13">
              <w:proofErr w:type="spellStart"/>
              <w:r w:rsidRPr="002625ED">
                <w:rPr>
                  <w:rStyle w:val="Hyperkobling"/>
                  <w:rFonts w:ascii="Oslo Sans Office" w:hAnsi="Oslo Sans Office"/>
                  <w:szCs w:val="20"/>
                </w:rPr>
                <w:t>Design.Oslo</w:t>
              </w:r>
              <w:proofErr w:type="spellEnd"/>
              <w:r w:rsidRPr="002625ED">
                <w:rPr>
                  <w:rStyle w:val="Hyperkobling"/>
                  <w:rFonts w:ascii="Oslo Sans Office" w:hAnsi="Oslo Sans Office"/>
                  <w:szCs w:val="20"/>
                </w:rPr>
                <w:t xml:space="preserve"> - Uniformer</w:t>
              </w:r>
            </w:hyperlink>
          </w:p>
          <w:p w14:paraId="4C41DD79" w14:textId="53C0C116" w:rsidR="00CE518C" w:rsidRPr="00031833" w:rsidRDefault="00CE518C" w:rsidP="009450C2">
            <w:pPr>
              <w:tabs>
                <w:tab w:val="left" w:pos="2520"/>
              </w:tabs>
              <w:spacing w:after="0"/>
              <w:rPr>
                <w:rFonts w:ascii="Oslo Sans Office" w:hAnsi="Oslo Sans Office"/>
                <w:color w:val="000000" w:themeColor="text1"/>
                <w:szCs w:val="20"/>
              </w:rPr>
            </w:pPr>
            <w:r w:rsidRPr="00031833">
              <w:rPr>
                <w:rFonts w:ascii="Oslo Sans Office" w:hAnsi="Oslo Sans Office"/>
                <w:color w:val="000000" w:themeColor="text1"/>
                <w:szCs w:val="20"/>
              </w:rPr>
              <w:t>Bestiller skal godkjenne logo og plassering på forhånd. Bestiller forbeholder seg retten til å tilpasse tekst og plassering av logoen der det er nødvendig.</w:t>
            </w:r>
          </w:p>
          <w:p w14:paraId="6B3A3D17" w14:textId="77777777" w:rsidR="00CE518C" w:rsidRDefault="00CE518C" w:rsidP="009450C2">
            <w:pPr>
              <w:tabs>
                <w:tab w:val="left" w:pos="2520"/>
              </w:tabs>
              <w:spacing w:after="0"/>
              <w:rPr>
                <w:rFonts w:ascii="Oslo Sans Office" w:hAnsi="Oslo Sans Office"/>
                <w:color w:val="FF0000"/>
                <w:szCs w:val="20"/>
              </w:rPr>
            </w:pPr>
          </w:p>
          <w:p w14:paraId="15DA50CA" w14:textId="0F65F8EC" w:rsidR="00CE518C" w:rsidRPr="00330D84" w:rsidRDefault="00CE518C" w:rsidP="009450C2">
            <w:pPr>
              <w:tabs>
                <w:tab w:val="left" w:pos="2520"/>
              </w:tabs>
              <w:spacing w:after="0"/>
              <w:rPr>
                <w:rFonts w:ascii="Oslo Sans Office" w:hAnsi="Oslo Sans Office"/>
                <w:color w:val="000000" w:themeColor="text1"/>
                <w:szCs w:val="20"/>
              </w:rPr>
            </w:pPr>
            <w:r w:rsidRPr="00843B44">
              <w:rPr>
                <w:rFonts w:ascii="Oslo Sans Office" w:hAnsi="Oslo Sans Office"/>
                <w:color w:val="000000" w:themeColor="text1"/>
                <w:szCs w:val="20"/>
              </w:rPr>
              <w:t xml:space="preserve">Profilering av arbeidstøy for samarbeidspartnere skal tilbys på samme vilkår, og skal til enhver tid være i samsvar med gjeldende </w:t>
            </w:r>
            <w:r w:rsidRPr="00843B44">
              <w:rPr>
                <w:color w:val="000000" w:themeColor="text1"/>
              </w:rPr>
              <w:t>designmanualer og/eller</w:t>
            </w:r>
            <w:r w:rsidRPr="00843B44">
              <w:rPr>
                <w:rFonts w:ascii="Oslo Sans Office" w:hAnsi="Oslo Sans Office"/>
                <w:color w:val="000000" w:themeColor="text1"/>
                <w:szCs w:val="20"/>
              </w:rPr>
              <w:t xml:space="preserve"> retningslinjer for bruk av logo og grafisk profil</w:t>
            </w:r>
            <w:r w:rsidRPr="00330D84">
              <w:rPr>
                <w:rFonts w:ascii="Oslo Sans Office" w:hAnsi="Oslo Sans Office"/>
                <w:color w:val="000000" w:themeColor="text1"/>
                <w:szCs w:val="20"/>
              </w:rPr>
              <w:t>.</w:t>
            </w:r>
          </w:p>
          <w:p w14:paraId="6E4F6DEB" w14:textId="77777777" w:rsidR="00CE518C" w:rsidRPr="002625ED" w:rsidRDefault="00CE518C">
            <w:pPr>
              <w:tabs>
                <w:tab w:val="left" w:pos="2520"/>
              </w:tabs>
              <w:spacing w:after="0"/>
              <w:rPr>
                <w:rFonts w:ascii="Oslo Sans Office" w:hAnsi="Oslo Sans Office"/>
                <w:iCs/>
                <w:color w:val="000000" w:themeColor="text1"/>
                <w:szCs w:val="20"/>
              </w:rPr>
            </w:pPr>
          </w:p>
        </w:tc>
        <w:tc>
          <w:tcPr>
            <w:tcW w:w="1275" w:type="dxa"/>
          </w:tcPr>
          <w:p w14:paraId="7838B226" w14:textId="77777777" w:rsidR="00CE518C" w:rsidRPr="002625ED" w:rsidRDefault="00CE518C">
            <w:pPr>
              <w:tabs>
                <w:tab w:val="left" w:pos="2520"/>
              </w:tabs>
              <w:spacing w:after="0"/>
              <w:jc w:val="center"/>
              <w:rPr>
                <w:rFonts w:ascii="Oslo Sans Office" w:hAnsi="Oslo Sans Office"/>
                <w:szCs w:val="20"/>
              </w:rPr>
            </w:pPr>
            <w:r w:rsidRPr="002625ED">
              <w:rPr>
                <w:rFonts w:ascii="Oslo Sans Office" w:hAnsi="Oslo Sans Office"/>
                <w:szCs w:val="20"/>
              </w:rPr>
              <w:lastRenderedPageBreak/>
              <w:t>M</w:t>
            </w:r>
          </w:p>
        </w:tc>
        <w:tc>
          <w:tcPr>
            <w:tcW w:w="993" w:type="dxa"/>
          </w:tcPr>
          <w:p w14:paraId="0698674D" w14:textId="77777777" w:rsidR="00CE518C" w:rsidRPr="002625ED" w:rsidRDefault="00CE518C">
            <w:pPr>
              <w:tabs>
                <w:tab w:val="left" w:pos="2520"/>
              </w:tabs>
              <w:spacing w:after="0"/>
              <w:jc w:val="center"/>
              <w:rPr>
                <w:rFonts w:ascii="Oslo Sans Office" w:hAnsi="Oslo Sans Office"/>
                <w:szCs w:val="20"/>
              </w:rPr>
            </w:pPr>
          </w:p>
        </w:tc>
        <w:tc>
          <w:tcPr>
            <w:tcW w:w="1842" w:type="dxa"/>
          </w:tcPr>
          <w:p w14:paraId="374F6607" w14:textId="77777777" w:rsidR="00CE518C" w:rsidRPr="002625ED" w:rsidRDefault="00CE518C">
            <w:pPr>
              <w:tabs>
                <w:tab w:val="left" w:pos="2520"/>
              </w:tabs>
              <w:spacing w:after="0"/>
              <w:jc w:val="center"/>
              <w:rPr>
                <w:rFonts w:ascii="Oslo Sans Office" w:hAnsi="Oslo Sans Office"/>
                <w:szCs w:val="20"/>
              </w:rPr>
            </w:pPr>
          </w:p>
        </w:tc>
      </w:tr>
    </w:tbl>
    <w:p w14:paraId="63CE4F92" w14:textId="77777777" w:rsidR="001E42E3" w:rsidRDefault="001E42E3" w:rsidP="006E5714">
      <w:pPr>
        <w:keepNext/>
        <w:spacing w:after="0" w:line="240" w:lineRule="auto"/>
        <w:outlineLvl w:val="2"/>
        <w:rPr>
          <w:rFonts w:ascii="Oslo Sans Office" w:eastAsiaTheme="majorEastAsia" w:hAnsi="Oslo Sans Office" w:cs="Times New Roman"/>
          <w:b/>
          <w:bCs/>
          <w:sz w:val="24"/>
          <w:szCs w:val="24"/>
        </w:rPr>
      </w:pPr>
    </w:p>
    <w:p w14:paraId="44C10683" w14:textId="4212E661" w:rsidR="00A33E63" w:rsidRPr="001E42E3" w:rsidRDefault="009104C5" w:rsidP="001E42E3">
      <w:pPr>
        <w:pStyle w:val="Listeavsnitt"/>
        <w:keepNext/>
        <w:numPr>
          <w:ilvl w:val="1"/>
          <w:numId w:val="1"/>
        </w:numPr>
        <w:spacing w:line="240" w:lineRule="auto"/>
        <w:outlineLvl w:val="2"/>
        <w:rPr>
          <w:rFonts w:eastAsiaTheme="majorEastAsia" w:cs="Times New Roman"/>
          <w:b/>
          <w:bCs/>
          <w:sz w:val="24"/>
          <w:szCs w:val="24"/>
        </w:rPr>
      </w:pPr>
      <w:bookmarkStart w:id="9" w:name="_Toc238723723"/>
      <w:r w:rsidRPr="001E42E3">
        <w:rPr>
          <w:rFonts w:eastAsiaTheme="majorEastAsia" w:cs="Times New Roman"/>
          <w:b/>
          <w:bCs/>
          <w:sz w:val="24"/>
          <w:szCs w:val="24"/>
        </w:rPr>
        <w:t xml:space="preserve">Minimumskrav til produkter </w:t>
      </w:r>
      <w:r w:rsidR="00DA6635" w:rsidRPr="001E42E3">
        <w:rPr>
          <w:rFonts w:eastAsiaTheme="majorEastAsia" w:cs="Times New Roman"/>
          <w:b/>
          <w:bCs/>
          <w:sz w:val="24"/>
          <w:szCs w:val="24"/>
        </w:rPr>
        <w:t>(A- sortiment)</w:t>
      </w:r>
      <w:bookmarkEnd w:id="9"/>
    </w:p>
    <w:p w14:paraId="4BD9960C" w14:textId="77777777" w:rsidR="001E42E3" w:rsidRPr="001E42E3" w:rsidRDefault="001E42E3" w:rsidP="001E42E3">
      <w:pPr>
        <w:pStyle w:val="Listeavsnitt"/>
        <w:keepNext/>
        <w:spacing w:line="240" w:lineRule="auto"/>
        <w:outlineLvl w:val="2"/>
        <w:rPr>
          <w:rFonts w:eastAsiaTheme="majorEastAsia" w:cs="Times New Roman"/>
          <w:b/>
          <w:bCs/>
          <w:sz w:val="24"/>
          <w:szCs w:val="24"/>
        </w:rPr>
      </w:pPr>
    </w:p>
    <w:tbl>
      <w:tblPr>
        <w:tblStyle w:val="Tabellrutenett"/>
        <w:tblW w:w="96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4678"/>
        <w:gridCol w:w="1275"/>
        <w:gridCol w:w="993"/>
        <w:gridCol w:w="1842"/>
      </w:tblGrid>
      <w:tr w:rsidR="00CE518C" w:rsidRPr="00BD5714" w14:paraId="3F98D5A9" w14:textId="382D5751" w:rsidTr="00CE518C">
        <w:trPr>
          <w:trHeight w:val="625"/>
          <w:tblHeader/>
        </w:trPr>
        <w:tc>
          <w:tcPr>
            <w:tcW w:w="846" w:type="dxa"/>
            <w:shd w:val="clear" w:color="auto" w:fill="F9C66B" w:themeFill="accent6"/>
          </w:tcPr>
          <w:p w14:paraId="3C23A169" w14:textId="77777777" w:rsidR="00CE518C" w:rsidRPr="00BD5714" w:rsidRDefault="00CE518C" w:rsidP="00A33E63">
            <w:pPr>
              <w:tabs>
                <w:tab w:val="left" w:pos="2520"/>
              </w:tabs>
              <w:spacing w:after="0" w:line="240" w:lineRule="auto"/>
              <w:rPr>
                <w:rFonts w:ascii="Oslo Sans Office" w:hAnsi="Oslo Sans Office"/>
                <w:b/>
                <w:szCs w:val="20"/>
              </w:rPr>
            </w:pPr>
            <w:bookmarkStart w:id="10" w:name="_Hlk126851296"/>
            <w:r w:rsidRPr="00BD5714">
              <w:rPr>
                <w:rFonts w:ascii="Oslo Sans Office" w:hAnsi="Oslo Sans Office"/>
                <w:b/>
                <w:szCs w:val="20"/>
              </w:rPr>
              <w:t>Krav nr.</w:t>
            </w:r>
          </w:p>
        </w:tc>
        <w:tc>
          <w:tcPr>
            <w:tcW w:w="4678" w:type="dxa"/>
            <w:shd w:val="clear" w:color="auto" w:fill="F9C66B" w:themeFill="accent6"/>
          </w:tcPr>
          <w:p w14:paraId="3DF42079" w14:textId="721A3472" w:rsidR="00CE518C" w:rsidRPr="00BD5714" w:rsidRDefault="00CE518C" w:rsidP="00A33E63">
            <w:pPr>
              <w:tabs>
                <w:tab w:val="left" w:pos="2520"/>
              </w:tabs>
              <w:spacing w:after="0" w:line="240" w:lineRule="auto"/>
              <w:rPr>
                <w:rFonts w:ascii="Oslo Sans Office" w:hAnsi="Oslo Sans Office"/>
                <w:b/>
                <w:szCs w:val="20"/>
              </w:rPr>
            </w:pPr>
            <w:r w:rsidRPr="00BD5714">
              <w:rPr>
                <w:rFonts w:ascii="Oslo Sans Office" w:hAnsi="Oslo Sans Office"/>
                <w:b/>
                <w:szCs w:val="20"/>
              </w:rPr>
              <w:t>Beskrivelse</w:t>
            </w:r>
          </w:p>
        </w:tc>
        <w:tc>
          <w:tcPr>
            <w:tcW w:w="1275" w:type="dxa"/>
            <w:shd w:val="clear" w:color="auto" w:fill="F9C66B" w:themeFill="accent6"/>
          </w:tcPr>
          <w:p w14:paraId="598E87F0" w14:textId="77777777" w:rsidR="00CE518C" w:rsidRPr="00BD5714" w:rsidRDefault="00CE518C" w:rsidP="00A33E63">
            <w:pPr>
              <w:tabs>
                <w:tab w:val="left" w:pos="2520"/>
              </w:tabs>
              <w:spacing w:after="0" w:line="240" w:lineRule="auto"/>
              <w:rPr>
                <w:rFonts w:ascii="Oslo Sans Office" w:hAnsi="Oslo Sans Office"/>
                <w:b/>
                <w:szCs w:val="20"/>
              </w:rPr>
            </w:pPr>
            <w:r w:rsidRPr="00BD5714">
              <w:rPr>
                <w:rFonts w:ascii="Oslo Sans Office" w:hAnsi="Oslo Sans Office"/>
                <w:b/>
                <w:szCs w:val="20"/>
              </w:rPr>
              <w:t>Krav-type</w:t>
            </w:r>
          </w:p>
          <w:p w14:paraId="4C01F50D" w14:textId="2B2DF629" w:rsidR="00CE518C" w:rsidRPr="00BD5714" w:rsidRDefault="00CE518C" w:rsidP="00A33E63">
            <w:pPr>
              <w:tabs>
                <w:tab w:val="left" w:pos="2520"/>
              </w:tabs>
              <w:spacing w:after="0" w:line="240" w:lineRule="auto"/>
              <w:rPr>
                <w:rFonts w:ascii="Oslo Sans Office" w:hAnsi="Oslo Sans Office"/>
                <w:b/>
                <w:szCs w:val="20"/>
              </w:rPr>
            </w:pPr>
          </w:p>
        </w:tc>
        <w:tc>
          <w:tcPr>
            <w:tcW w:w="993" w:type="dxa"/>
            <w:shd w:val="clear" w:color="auto" w:fill="F9C66B" w:themeFill="accent6"/>
          </w:tcPr>
          <w:p w14:paraId="374353D9" w14:textId="77777777" w:rsidR="00CE518C" w:rsidRDefault="00CE518C" w:rsidP="00A33E63">
            <w:pPr>
              <w:tabs>
                <w:tab w:val="left" w:pos="2520"/>
              </w:tabs>
              <w:spacing w:after="0" w:line="240" w:lineRule="auto"/>
              <w:rPr>
                <w:rFonts w:ascii="Oslo Sans Office" w:hAnsi="Oslo Sans Office"/>
                <w:b/>
                <w:szCs w:val="20"/>
              </w:rPr>
            </w:pPr>
            <w:r>
              <w:rPr>
                <w:rFonts w:ascii="Oslo Sans Office" w:hAnsi="Oslo Sans Office"/>
                <w:b/>
                <w:szCs w:val="20"/>
              </w:rPr>
              <w:t>Svar</w:t>
            </w:r>
          </w:p>
          <w:p w14:paraId="38F07F69" w14:textId="7204F6C3" w:rsidR="00CE518C" w:rsidRPr="00BD5714" w:rsidRDefault="00CE518C" w:rsidP="00A33E63">
            <w:pPr>
              <w:tabs>
                <w:tab w:val="left" w:pos="2520"/>
              </w:tabs>
              <w:spacing w:after="0" w:line="240" w:lineRule="auto"/>
              <w:rPr>
                <w:rFonts w:ascii="Oslo Sans Office" w:hAnsi="Oslo Sans Office"/>
                <w:b/>
                <w:szCs w:val="20"/>
              </w:rPr>
            </w:pPr>
            <w:r>
              <w:rPr>
                <w:rFonts w:ascii="Oslo Sans Office" w:hAnsi="Oslo Sans Office"/>
                <w:b/>
                <w:szCs w:val="20"/>
              </w:rPr>
              <w:t>Ja/Nei</w:t>
            </w:r>
          </w:p>
        </w:tc>
        <w:tc>
          <w:tcPr>
            <w:tcW w:w="1842" w:type="dxa"/>
            <w:shd w:val="clear" w:color="auto" w:fill="F9C66B" w:themeFill="accent6"/>
          </w:tcPr>
          <w:p w14:paraId="3E7B8349" w14:textId="13EAF9F4" w:rsidR="00CE518C" w:rsidRPr="00BD5714" w:rsidRDefault="00CE518C" w:rsidP="00A33E63">
            <w:pPr>
              <w:tabs>
                <w:tab w:val="left" w:pos="2520"/>
              </w:tabs>
              <w:spacing w:after="0" w:line="240" w:lineRule="auto"/>
              <w:rPr>
                <w:rFonts w:ascii="Oslo Sans Office" w:hAnsi="Oslo Sans Office"/>
                <w:b/>
                <w:szCs w:val="20"/>
              </w:rPr>
            </w:pPr>
            <w:r>
              <w:rPr>
                <w:rFonts w:ascii="Oslo Sans Office" w:hAnsi="Oslo Sans Office"/>
                <w:b/>
                <w:szCs w:val="20"/>
              </w:rPr>
              <w:t>Kommentar</w:t>
            </w:r>
          </w:p>
        </w:tc>
      </w:tr>
      <w:bookmarkEnd w:id="10"/>
      <w:tr w:rsidR="00CE518C" w:rsidRPr="00BD5714" w14:paraId="61C2BC4F" w14:textId="32209C28" w:rsidTr="00CE518C">
        <w:tc>
          <w:tcPr>
            <w:tcW w:w="846" w:type="dxa"/>
          </w:tcPr>
          <w:p w14:paraId="74BF8B18" w14:textId="23C6AA4E" w:rsidR="00CE518C" w:rsidRPr="00BD5714" w:rsidRDefault="00CE518C" w:rsidP="00365209">
            <w:pPr>
              <w:tabs>
                <w:tab w:val="left" w:pos="2520"/>
              </w:tabs>
              <w:spacing w:after="0"/>
              <w:rPr>
                <w:rFonts w:ascii="Oslo Sans Office" w:hAnsi="Oslo Sans Office"/>
                <w:szCs w:val="20"/>
              </w:rPr>
            </w:pPr>
            <w:r w:rsidRPr="00BD5714">
              <w:rPr>
                <w:rFonts w:ascii="Oslo Sans Office" w:hAnsi="Oslo Sans Office"/>
                <w:szCs w:val="20"/>
              </w:rPr>
              <w:t>2.4.1</w:t>
            </w:r>
          </w:p>
        </w:tc>
        <w:tc>
          <w:tcPr>
            <w:tcW w:w="4678" w:type="dxa"/>
          </w:tcPr>
          <w:p w14:paraId="32A2D7AF" w14:textId="77777777" w:rsidR="00CE518C" w:rsidRPr="00BD5714" w:rsidRDefault="00CE518C" w:rsidP="008134FD">
            <w:pPr>
              <w:spacing w:after="0" w:line="300" w:lineRule="atLeast"/>
              <w:rPr>
                <w:rFonts w:ascii="Oslo Sans Office" w:hAnsi="Oslo Sans Office"/>
                <w:color w:val="000000" w:themeColor="text1"/>
                <w:szCs w:val="20"/>
              </w:rPr>
            </w:pPr>
            <w:r w:rsidRPr="00BD5714">
              <w:rPr>
                <w:rFonts w:ascii="Oslo Sans Office" w:hAnsi="Oslo Sans Office"/>
                <w:color w:val="000000" w:themeColor="text1"/>
                <w:szCs w:val="20"/>
              </w:rPr>
              <w:t>Produktene innen samme varelinje i Bilag 3 Pris- og produksskjema skal tilbys til samme pris uavhengig av produktets størrelse, farge eller modelltype (dame/herre/unisex).</w:t>
            </w:r>
          </w:p>
          <w:p w14:paraId="734803FD" w14:textId="3C1A1D1A" w:rsidR="00CE518C" w:rsidRPr="00BD5714" w:rsidRDefault="00CE518C" w:rsidP="008134FD">
            <w:pPr>
              <w:spacing w:after="0" w:line="300" w:lineRule="atLeast"/>
              <w:rPr>
                <w:rFonts w:ascii="Oslo Sans Office" w:hAnsi="Oslo Sans Office"/>
                <w:color w:val="FF0000"/>
                <w:szCs w:val="20"/>
              </w:rPr>
            </w:pPr>
          </w:p>
        </w:tc>
        <w:tc>
          <w:tcPr>
            <w:tcW w:w="1275" w:type="dxa"/>
          </w:tcPr>
          <w:p w14:paraId="2CCDECE2" w14:textId="360B9581" w:rsidR="00CE518C" w:rsidRPr="00BD5714" w:rsidRDefault="00CE518C" w:rsidP="00365209">
            <w:pPr>
              <w:tabs>
                <w:tab w:val="left" w:pos="2520"/>
              </w:tabs>
              <w:spacing w:after="0"/>
              <w:jc w:val="center"/>
              <w:rPr>
                <w:rFonts w:ascii="Oslo Sans Office" w:hAnsi="Oslo Sans Office"/>
                <w:szCs w:val="20"/>
              </w:rPr>
            </w:pPr>
            <w:r w:rsidRPr="00BD5714">
              <w:rPr>
                <w:rFonts w:ascii="Oslo Sans Office" w:hAnsi="Oslo Sans Office"/>
                <w:szCs w:val="20"/>
              </w:rPr>
              <w:t>M</w:t>
            </w:r>
          </w:p>
        </w:tc>
        <w:tc>
          <w:tcPr>
            <w:tcW w:w="993" w:type="dxa"/>
          </w:tcPr>
          <w:p w14:paraId="445CE898" w14:textId="77777777" w:rsidR="00CE518C" w:rsidRPr="00BD5714" w:rsidRDefault="00CE518C" w:rsidP="00365209">
            <w:pPr>
              <w:tabs>
                <w:tab w:val="left" w:pos="2520"/>
              </w:tabs>
              <w:spacing w:after="0"/>
              <w:jc w:val="center"/>
              <w:rPr>
                <w:rFonts w:ascii="Oslo Sans Office" w:hAnsi="Oslo Sans Office"/>
                <w:szCs w:val="20"/>
              </w:rPr>
            </w:pPr>
          </w:p>
        </w:tc>
        <w:tc>
          <w:tcPr>
            <w:tcW w:w="1842" w:type="dxa"/>
          </w:tcPr>
          <w:p w14:paraId="28136AE5" w14:textId="77777777" w:rsidR="00CE518C" w:rsidRPr="00BD5714" w:rsidRDefault="00CE518C" w:rsidP="00365209">
            <w:pPr>
              <w:tabs>
                <w:tab w:val="left" w:pos="2520"/>
              </w:tabs>
              <w:spacing w:after="0"/>
              <w:jc w:val="center"/>
              <w:rPr>
                <w:rFonts w:ascii="Oslo Sans Office" w:hAnsi="Oslo Sans Office"/>
                <w:szCs w:val="20"/>
              </w:rPr>
            </w:pPr>
          </w:p>
        </w:tc>
      </w:tr>
      <w:tr w:rsidR="00CE518C" w:rsidRPr="00BD5714" w14:paraId="2FB5E5F0" w14:textId="0AEB8485" w:rsidTr="00CE518C">
        <w:tc>
          <w:tcPr>
            <w:tcW w:w="846" w:type="dxa"/>
          </w:tcPr>
          <w:p w14:paraId="09E541A9" w14:textId="2B4881F3" w:rsidR="00CE518C" w:rsidRPr="00BD5714" w:rsidRDefault="00CE518C" w:rsidP="00365209">
            <w:pPr>
              <w:tabs>
                <w:tab w:val="left" w:pos="2520"/>
              </w:tabs>
              <w:spacing w:after="0"/>
              <w:rPr>
                <w:rFonts w:ascii="Oslo Sans Office" w:hAnsi="Oslo Sans Office"/>
                <w:szCs w:val="20"/>
              </w:rPr>
            </w:pPr>
            <w:r w:rsidRPr="00BD5714">
              <w:rPr>
                <w:rFonts w:ascii="Oslo Sans Office" w:hAnsi="Oslo Sans Office"/>
                <w:szCs w:val="20"/>
              </w:rPr>
              <w:t>2.4.2</w:t>
            </w:r>
          </w:p>
        </w:tc>
        <w:tc>
          <w:tcPr>
            <w:tcW w:w="4678" w:type="dxa"/>
          </w:tcPr>
          <w:p w14:paraId="43253B20" w14:textId="77777777" w:rsidR="00CE518C" w:rsidRPr="00BD5714" w:rsidRDefault="00CE518C" w:rsidP="00857D55">
            <w:pPr>
              <w:spacing w:after="0" w:line="300" w:lineRule="atLeast"/>
              <w:rPr>
                <w:rFonts w:ascii="Oslo Sans Office" w:hAnsi="Oslo Sans Office"/>
                <w:color w:val="000000" w:themeColor="text1"/>
                <w:szCs w:val="20"/>
              </w:rPr>
            </w:pPr>
            <w:r w:rsidRPr="00BD5714">
              <w:rPr>
                <w:rFonts w:ascii="Oslo Sans Office" w:hAnsi="Oslo Sans Office"/>
                <w:color w:val="000000" w:themeColor="text1"/>
                <w:szCs w:val="20"/>
              </w:rPr>
              <w:t>Leverandøren skal som minimum tilby produkter i A-sortimentet i følgende størrelser:</w:t>
            </w:r>
          </w:p>
          <w:p w14:paraId="360B38E9" w14:textId="77777777" w:rsidR="00CE518C" w:rsidRPr="00BD5714" w:rsidRDefault="00CE518C" w:rsidP="00857D55">
            <w:pPr>
              <w:spacing w:after="0" w:line="300" w:lineRule="atLeast"/>
              <w:rPr>
                <w:rFonts w:ascii="Oslo Sans Office" w:eastAsia="Times New Roman" w:hAnsi="Oslo Sans Office" w:cs="Segoe UI"/>
                <w:szCs w:val="20"/>
                <w:lang w:eastAsia="nb-NO"/>
              </w:rPr>
            </w:pPr>
          </w:p>
          <w:p w14:paraId="056BEB6B" w14:textId="724A6EC3" w:rsidR="00CE518C" w:rsidRPr="00BD5714" w:rsidRDefault="00CE518C" w:rsidP="00365209">
            <w:pPr>
              <w:spacing w:after="160" w:line="278" w:lineRule="auto"/>
              <w:rPr>
                <w:rFonts w:ascii="Oslo Sans Office" w:hAnsi="Oslo Sans Office"/>
                <w:color w:val="000000" w:themeColor="text1"/>
                <w:szCs w:val="20"/>
                <w:shd w:val="clear" w:color="auto" w:fill="FFFFFF"/>
              </w:rPr>
            </w:pPr>
            <w:r w:rsidRPr="00BD5714">
              <w:rPr>
                <w:rFonts w:ascii="Oslo Sans Office" w:hAnsi="Oslo Sans Office"/>
                <w:color w:val="000000" w:themeColor="text1"/>
                <w:szCs w:val="20"/>
              </w:rPr>
              <w:t xml:space="preserve">- </w:t>
            </w:r>
            <w:r w:rsidRPr="00BD5714">
              <w:rPr>
                <w:rFonts w:ascii="Oslo Sans Office" w:hAnsi="Oslo Sans Office"/>
                <w:b/>
                <w:bCs/>
                <w:color w:val="000000" w:themeColor="text1"/>
                <w:szCs w:val="20"/>
              </w:rPr>
              <w:t>Klesprodukter</w:t>
            </w:r>
            <w:r w:rsidRPr="00BD5714">
              <w:rPr>
                <w:rFonts w:ascii="Oslo Sans Office" w:hAnsi="Oslo Sans Office"/>
                <w:color w:val="000000" w:themeColor="text1"/>
                <w:szCs w:val="20"/>
              </w:rPr>
              <w:t xml:space="preserve"> i størrelser 46-66 eller XS-4XL </w:t>
            </w:r>
          </w:p>
          <w:p w14:paraId="638FBA07" w14:textId="39E24B06" w:rsidR="00CE518C" w:rsidRPr="00BD5714" w:rsidRDefault="00CE518C" w:rsidP="00365209">
            <w:pPr>
              <w:spacing w:after="160" w:line="278" w:lineRule="auto"/>
              <w:rPr>
                <w:rFonts w:ascii="Oslo Sans Office" w:hAnsi="Oslo Sans Office"/>
                <w:color w:val="000000" w:themeColor="text1"/>
                <w:szCs w:val="20"/>
              </w:rPr>
            </w:pPr>
            <w:r w:rsidRPr="00BD5714">
              <w:rPr>
                <w:rFonts w:ascii="Oslo Sans Office" w:hAnsi="Oslo Sans Office"/>
                <w:b/>
                <w:bCs/>
                <w:color w:val="000000" w:themeColor="text1"/>
                <w:szCs w:val="20"/>
              </w:rPr>
              <w:t>- Klesprodukter (damemodeller)</w:t>
            </w:r>
            <w:r w:rsidRPr="00BD5714">
              <w:rPr>
                <w:rFonts w:ascii="Oslo Sans Office" w:hAnsi="Oslo Sans Office"/>
                <w:color w:val="000000" w:themeColor="text1"/>
                <w:szCs w:val="20"/>
              </w:rPr>
              <w:t xml:space="preserve"> i størrelser 34-48 eller XS-2XL </w:t>
            </w:r>
          </w:p>
          <w:p w14:paraId="3198BA6D" w14:textId="5268DA76" w:rsidR="00CE518C" w:rsidRPr="00BD5714" w:rsidRDefault="00CE518C" w:rsidP="00365209">
            <w:pPr>
              <w:spacing w:after="160" w:line="278" w:lineRule="auto"/>
              <w:rPr>
                <w:rFonts w:ascii="Oslo Sans Office" w:hAnsi="Oslo Sans Office"/>
                <w:color w:val="000000" w:themeColor="text1"/>
                <w:szCs w:val="20"/>
              </w:rPr>
            </w:pPr>
            <w:r w:rsidRPr="00BD5714">
              <w:rPr>
                <w:rFonts w:ascii="Oslo Sans Office" w:hAnsi="Oslo Sans Office"/>
                <w:color w:val="000000" w:themeColor="text1"/>
                <w:szCs w:val="20"/>
              </w:rPr>
              <w:lastRenderedPageBreak/>
              <w:t xml:space="preserve">- </w:t>
            </w:r>
            <w:r w:rsidRPr="00BD5714">
              <w:rPr>
                <w:rFonts w:ascii="Oslo Sans Office" w:hAnsi="Oslo Sans Office"/>
                <w:b/>
                <w:bCs/>
                <w:color w:val="000000" w:themeColor="text1"/>
                <w:szCs w:val="20"/>
              </w:rPr>
              <w:t xml:space="preserve">Sko og vernesko </w:t>
            </w:r>
            <w:r w:rsidRPr="00BD5714">
              <w:rPr>
                <w:rFonts w:ascii="Oslo Sans Office" w:hAnsi="Oslo Sans Office"/>
                <w:color w:val="000000" w:themeColor="text1"/>
                <w:szCs w:val="20"/>
              </w:rPr>
              <w:t xml:space="preserve">i størrelser 36-48 (35-42 for sko i damemodeller) </w:t>
            </w:r>
          </w:p>
          <w:p w14:paraId="1F6FB413" w14:textId="77777777" w:rsidR="00CE518C" w:rsidRPr="00BD5714" w:rsidRDefault="00CE518C" w:rsidP="00365209">
            <w:pPr>
              <w:spacing w:after="160" w:line="278" w:lineRule="auto"/>
              <w:rPr>
                <w:rFonts w:ascii="Oslo Sans Office" w:hAnsi="Oslo Sans Office"/>
                <w:color w:val="000000" w:themeColor="text1"/>
                <w:szCs w:val="20"/>
              </w:rPr>
            </w:pPr>
            <w:r w:rsidRPr="00BD5714">
              <w:rPr>
                <w:rFonts w:ascii="Oslo Sans Office" w:hAnsi="Oslo Sans Office"/>
                <w:color w:val="000000" w:themeColor="text1"/>
                <w:szCs w:val="20"/>
              </w:rPr>
              <w:t xml:space="preserve">- </w:t>
            </w:r>
            <w:r w:rsidRPr="00BD5714">
              <w:rPr>
                <w:rFonts w:ascii="Oslo Sans Office" w:hAnsi="Oslo Sans Office"/>
                <w:b/>
                <w:bCs/>
                <w:color w:val="000000" w:themeColor="text1"/>
                <w:szCs w:val="20"/>
              </w:rPr>
              <w:t>Hansker</w:t>
            </w:r>
            <w:r w:rsidRPr="00BD5714">
              <w:rPr>
                <w:rFonts w:ascii="Oslo Sans Office" w:hAnsi="Oslo Sans Office"/>
                <w:color w:val="000000" w:themeColor="text1"/>
                <w:szCs w:val="20"/>
              </w:rPr>
              <w:t xml:space="preserve"> i størrelser 7-12</w:t>
            </w:r>
          </w:p>
          <w:p w14:paraId="3B14B45B" w14:textId="2BBF22B1" w:rsidR="00CE518C" w:rsidRPr="00BD5714" w:rsidRDefault="00CE518C" w:rsidP="00365209">
            <w:pPr>
              <w:spacing w:after="160" w:line="278" w:lineRule="auto"/>
              <w:rPr>
                <w:rFonts w:ascii="Oslo Sans Office" w:hAnsi="Oslo Sans Office" w:cs="Calibri"/>
                <w:color w:val="000000"/>
                <w:szCs w:val="20"/>
                <w:shd w:val="clear" w:color="auto" w:fill="FFFFFF"/>
              </w:rPr>
            </w:pPr>
            <w:r w:rsidRPr="00BD5714">
              <w:rPr>
                <w:rFonts w:ascii="Oslo Sans Office" w:hAnsi="Oslo Sans Office"/>
                <w:color w:val="000000" w:themeColor="text1"/>
                <w:szCs w:val="20"/>
              </w:rPr>
              <w:t>Produktene der det ikke er stilt minimumskrav til størrelser skal tilbys i et bredt størrelsesspenn for å dekke Oppdragsgivers behov.</w:t>
            </w:r>
          </w:p>
        </w:tc>
        <w:tc>
          <w:tcPr>
            <w:tcW w:w="1275" w:type="dxa"/>
          </w:tcPr>
          <w:p w14:paraId="2457D73C" w14:textId="63B6FA83" w:rsidR="00CE518C" w:rsidRPr="00BD5714" w:rsidRDefault="00CE518C" w:rsidP="00365209">
            <w:pPr>
              <w:tabs>
                <w:tab w:val="left" w:pos="2520"/>
              </w:tabs>
              <w:spacing w:after="0"/>
              <w:jc w:val="center"/>
              <w:rPr>
                <w:rFonts w:ascii="Oslo Sans Office" w:hAnsi="Oslo Sans Office"/>
                <w:szCs w:val="20"/>
              </w:rPr>
            </w:pPr>
            <w:r w:rsidRPr="00BD5714">
              <w:rPr>
                <w:rFonts w:ascii="Oslo Sans Office" w:hAnsi="Oslo Sans Office"/>
                <w:szCs w:val="20"/>
              </w:rPr>
              <w:lastRenderedPageBreak/>
              <w:t>M</w:t>
            </w:r>
          </w:p>
        </w:tc>
        <w:tc>
          <w:tcPr>
            <w:tcW w:w="993" w:type="dxa"/>
          </w:tcPr>
          <w:p w14:paraId="346F0DE9" w14:textId="77777777" w:rsidR="00CE518C" w:rsidRPr="00BD5714" w:rsidRDefault="00CE518C" w:rsidP="00365209">
            <w:pPr>
              <w:tabs>
                <w:tab w:val="left" w:pos="2520"/>
              </w:tabs>
              <w:spacing w:after="0"/>
              <w:jc w:val="center"/>
              <w:rPr>
                <w:rFonts w:ascii="Oslo Sans Office" w:hAnsi="Oslo Sans Office"/>
                <w:szCs w:val="20"/>
              </w:rPr>
            </w:pPr>
          </w:p>
        </w:tc>
        <w:tc>
          <w:tcPr>
            <w:tcW w:w="1842" w:type="dxa"/>
          </w:tcPr>
          <w:p w14:paraId="08478FCD" w14:textId="77777777" w:rsidR="00CE518C" w:rsidRPr="00BD5714" w:rsidRDefault="00CE518C" w:rsidP="00365209">
            <w:pPr>
              <w:tabs>
                <w:tab w:val="left" w:pos="2520"/>
              </w:tabs>
              <w:spacing w:after="0"/>
              <w:jc w:val="center"/>
              <w:rPr>
                <w:rFonts w:ascii="Oslo Sans Office" w:hAnsi="Oslo Sans Office"/>
                <w:szCs w:val="20"/>
              </w:rPr>
            </w:pPr>
          </w:p>
        </w:tc>
      </w:tr>
      <w:tr w:rsidR="00CE518C" w:rsidRPr="00BD5714" w14:paraId="01C24349" w14:textId="5F11B058" w:rsidTr="00CE518C">
        <w:tc>
          <w:tcPr>
            <w:tcW w:w="846" w:type="dxa"/>
          </w:tcPr>
          <w:p w14:paraId="68ED39C1" w14:textId="0CFA3BEE" w:rsidR="00CE518C" w:rsidRPr="00BD5714" w:rsidRDefault="00CE518C" w:rsidP="00365209">
            <w:pPr>
              <w:tabs>
                <w:tab w:val="left" w:pos="2520"/>
              </w:tabs>
              <w:spacing w:after="0"/>
              <w:rPr>
                <w:rFonts w:ascii="Oslo Sans Office" w:hAnsi="Oslo Sans Office"/>
                <w:szCs w:val="20"/>
              </w:rPr>
            </w:pPr>
            <w:r w:rsidRPr="00BD5714">
              <w:rPr>
                <w:rFonts w:ascii="Oslo Sans Office" w:hAnsi="Oslo Sans Office"/>
                <w:szCs w:val="20"/>
              </w:rPr>
              <w:t>2.4.3</w:t>
            </w:r>
          </w:p>
        </w:tc>
        <w:tc>
          <w:tcPr>
            <w:tcW w:w="4678" w:type="dxa"/>
          </w:tcPr>
          <w:p w14:paraId="1FB15720" w14:textId="1EB53AF2" w:rsidR="00CE518C" w:rsidRPr="00BD5714" w:rsidRDefault="00CE518C" w:rsidP="00365209">
            <w:pPr>
              <w:spacing w:after="0" w:line="300" w:lineRule="atLeast"/>
              <w:rPr>
                <w:rFonts w:ascii="Oslo Sans Office" w:hAnsi="Oslo Sans Office"/>
                <w:szCs w:val="20"/>
              </w:rPr>
            </w:pPr>
            <w:r w:rsidRPr="00BD5714">
              <w:rPr>
                <w:rFonts w:ascii="Oslo Sans Office" w:hAnsi="Oslo Sans Office"/>
                <w:szCs w:val="20"/>
              </w:rPr>
              <w:t>Det skal tilbys egen damemodell der dette er spesifisert i Bilag 3 Pris- og produktskjema.</w:t>
            </w:r>
          </w:p>
          <w:p w14:paraId="7168311A" w14:textId="77777777" w:rsidR="00CE518C" w:rsidRPr="00BD5714" w:rsidRDefault="00CE518C" w:rsidP="00365209">
            <w:pPr>
              <w:spacing w:after="0" w:line="300" w:lineRule="atLeast"/>
              <w:rPr>
                <w:rFonts w:ascii="Oslo Sans Office" w:hAnsi="Oslo Sans Office"/>
                <w:szCs w:val="20"/>
              </w:rPr>
            </w:pPr>
          </w:p>
          <w:p w14:paraId="33B5C2DD" w14:textId="32412AB2" w:rsidR="00CE518C" w:rsidRPr="00BD5714" w:rsidRDefault="00CE518C" w:rsidP="00365209">
            <w:pPr>
              <w:spacing w:after="0" w:line="300" w:lineRule="atLeast"/>
              <w:rPr>
                <w:rFonts w:ascii="Oslo Sans Office" w:eastAsia="Times New Roman" w:hAnsi="Oslo Sans Office" w:cs="Segoe UI"/>
                <w:szCs w:val="20"/>
                <w:lang w:eastAsia="nb-NO"/>
              </w:rPr>
            </w:pPr>
            <w:r w:rsidRPr="00BD5714">
              <w:rPr>
                <w:rFonts w:ascii="Oslo Sans Office" w:eastAsia="Times New Roman" w:hAnsi="Oslo Sans Office" w:cs="Segoe UI"/>
                <w:szCs w:val="20"/>
                <w:lang w:eastAsia="nb-NO"/>
              </w:rPr>
              <w:t>Samme produkt i dame- og herremodell skal prises likt.</w:t>
            </w:r>
          </w:p>
          <w:p w14:paraId="6FCD98B2" w14:textId="118F1C3B" w:rsidR="00CE518C" w:rsidRPr="00BD5714" w:rsidRDefault="00CE518C" w:rsidP="00F82BA8">
            <w:pPr>
              <w:spacing w:after="0" w:line="300" w:lineRule="atLeast"/>
              <w:rPr>
                <w:rFonts w:ascii="Oslo Sans Office" w:hAnsi="Oslo Sans Office"/>
                <w:szCs w:val="20"/>
              </w:rPr>
            </w:pPr>
          </w:p>
        </w:tc>
        <w:tc>
          <w:tcPr>
            <w:tcW w:w="1275" w:type="dxa"/>
          </w:tcPr>
          <w:p w14:paraId="3D67E0F8" w14:textId="696F08F1" w:rsidR="00CE518C" w:rsidRPr="00BD5714" w:rsidRDefault="00CE518C" w:rsidP="00365209">
            <w:pPr>
              <w:tabs>
                <w:tab w:val="left" w:pos="2520"/>
              </w:tabs>
              <w:spacing w:after="0"/>
              <w:jc w:val="center"/>
              <w:rPr>
                <w:rFonts w:ascii="Oslo Sans Office" w:hAnsi="Oslo Sans Office"/>
                <w:szCs w:val="20"/>
              </w:rPr>
            </w:pPr>
            <w:r w:rsidRPr="00BD5714">
              <w:rPr>
                <w:rFonts w:ascii="Oslo Sans Office" w:hAnsi="Oslo Sans Office"/>
                <w:szCs w:val="20"/>
              </w:rPr>
              <w:t>M</w:t>
            </w:r>
          </w:p>
        </w:tc>
        <w:tc>
          <w:tcPr>
            <w:tcW w:w="993" w:type="dxa"/>
          </w:tcPr>
          <w:p w14:paraId="22D5E191" w14:textId="77777777" w:rsidR="00CE518C" w:rsidRPr="00BD5714" w:rsidRDefault="00CE518C" w:rsidP="00365209">
            <w:pPr>
              <w:tabs>
                <w:tab w:val="left" w:pos="2520"/>
              </w:tabs>
              <w:spacing w:after="0"/>
              <w:jc w:val="center"/>
              <w:rPr>
                <w:rFonts w:ascii="Oslo Sans Office" w:hAnsi="Oslo Sans Office"/>
                <w:szCs w:val="20"/>
              </w:rPr>
            </w:pPr>
          </w:p>
        </w:tc>
        <w:tc>
          <w:tcPr>
            <w:tcW w:w="1842" w:type="dxa"/>
          </w:tcPr>
          <w:p w14:paraId="44A6F8E9" w14:textId="77777777" w:rsidR="00CE518C" w:rsidRPr="00BD5714" w:rsidRDefault="00CE518C" w:rsidP="00365209">
            <w:pPr>
              <w:tabs>
                <w:tab w:val="left" w:pos="2520"/>
              </w:tabs>
              <w:spacing w:after="0"/>
              <w:jc w:val="center"/>
              <w:rPr>
                <w:rFonts w:ascii="Oslo Sans Office" w:hAnsi="Oslo Sans Office"/>
                <w:szCs w:val="20"/>
              </w:rPr>
            </w:pPr>
          </w:p>
        </w:tc>
      </w:tr>
      <w:tr w:rsidR="00CE518C" w:rsidRPr="00BD5714" w14:paraId="00DF9374" w14:textId="12A31237" w:rsidTr="00CE518C">
        <w:tc>
          <w:tcPr>
            <w:tcW w:w="846" w:type="dxa"/>
          </w:tcPr>
          <w:p w14:paraId="04ACD235" w14:textId="6CBF5004" w:rsidR="00CE518C" w:rsidRPr="00BD5714" w:rsidRDefault="00CE518C" w:rsidP="00365209">
            <w:pPr>
              <w:tabs>
                <w:tab w:val="left" w:pos="2520"/>
              </w:tabs>
              <w:spacing w:after="0"/>
              <w:rPr>
                <w:rFonts w:ascii="Oslo Sans Office" w:hAnsi="Oslo Sans Office"/>
                <w:szCs w:val="20"/>
              </w:rPr>
            </w:pPr>
            <w:r w:rsidRPr="00BD5714">
              <w:rPr>
                <w:rFonts w:ascii="Oslo Sans Office" w:hAnsi="Oslo Sans Office"/>
                <w:szCs w:val="20"/>
              </w:rPr>
              <w:t>2.4.4</w:t>
            </w:r>
          </w:p>
        </w:tc>
        <w:tc>
          <w:tcPr>
            <w:tcW w:w="4678" w:type="dxa"/>
          </w:tcPr>
          <w:p w14:paraId="30C3C80A" w14:textId="77777777" w:rsidR="00CE518C" w:rsidRDefault="00CE518C" w:rsidP="00963C44">
            <w:pPr>
              <w:rPr>
                <w:rFonts w:ascii="Oslo Sans Office" w:hAnsi="Oslo Sans Office"/>
                <w:b/>
                <w:bCs/>
                <w:color w:val="000000" w:themeColor="text1"/>
                <w:szCs w:val="20"/>
              </w:rPr>
            </w:pPr>
            <w:r w:rsidRPr="00BD5714">
              <w:rPr>
                <w:rFonts w:ascii="Oslo Sans Office" w:hAnsi="Oslo Sans Office"/>
                <w:b/>
                <w:bCs/>
                <w:color w:val="000000" w:themeColor="text1"/>
                <w:szCs w:val="20"/>
              </w:rPr>
              <w:t>Synlighetstøy og multinormbekledning</w:t>
            </w:r>
          </w:p>
          <w:p w14:paraId="38286250" w14:textId="53E1F06C" w:rsidR="00CE518C" w:rsidRPr="00963C44" w:rsidRDefault="00CE518C" w:rsidP="00963C44">
            <w:pPr>
              <w:rPr>
                <w:rFonts w:ascii="Oslo Sans Office" w:hAnsi="Oslo Sans Office"/>
                <w:b/>
                <w:bCs/>
                <w:color w:val="000000" w:themeColor="text1"/>
                <w:szCs w:val="20"/>
              </w:rPr>
            </w:pPr>
            <w:r w:rsidRPr="00BD5714">
              <w:rPr>
                <w:rFonts w:ascii="Oslo Sans Office" w:hAnsi="Oslo Sans Office"/>
                <w:color w:val="000000" w:themeColor="text1"/>
                <w:szCs w:val="20"/>
              </w:rPr>
              <w:t>Synlighetstøy skal være utformet iht. NS-EN ISO 20471.</w:t>
            </w:r>
          </w:p>
          <w:p w14:paraId="351E8000" w14:textId="445ED206" w:rsidR="00CE518C" w:rsidRPr="00BD5714" w:rsidRDefault="00CE518C" w:rsidP="00365209">
            <w:pPr>
              <w:tabs>
                <w:tab w:val="left" w:pos="2520"/>
              </w:tabs>
              <w:spacing w:after="0"/>
              <w:rPr>
                <w:rFonts w:ascii="Oslo Sans Office" w:hAnsi="Oslo Sans Office"/>
                <w:color w:val="000000" w:themeColor="text1"/>
                <w:szCs w:val="20"/>
              </w:rPr>
            </w:pPr>
            <w:r w:rsidRPr="00BD5714">
              <w:rPr>
                <w:rFonts w:ascii="Oslo Sans Office" w:hAnsi="Oslo Sans Office"/>
                <w:color w:val="000000" w:themeColor="text1"/>
                <w:szCs w:val="20"/>
              </w:rPr>
              <w:t xml:space="preserve">Synlighetstøy skal samlet oppnå klasse 3 etter EN ISO 20471 i alle aktuelle kombinasjoner av overdeler og underdeler. </w:t>
            </w:r>
          </w:p>
          <w:p w14:paraId="626A3F63" w14:textId="77777777" w:rsidR="00CE518C" w:rsidRPr="00BD5714" w:rsidRDefault="00CE518C" w:rsidP="00365209">
            <w:pPr>
              <w:tabs>
                <w:tab w:val="left" w:pos="2520"/>
              </w:tabs>
              <w:spacing w:after="0"/>
              <w:rPr>
                <w:rFonts w:ascii="Oslo Sans Office" w:hAnsi="Oslo Sans Office"/>
                <w:color w:val="000000" w:themeColor="text1"/>
                <w:szCs w:val="20"/>
              </w:rPr>
            </w:pPr>
          </w:p>
          <w:p w14:paraId="6CFE6CC1" w14:textId="3B176403" w:rsidR="00CE518C" w:rsidRPr="00BD5714" w:rsidRDefault="00CE518C" w:rsidP="00BD5714">
            <w:pPr>
              <w:rPr>
                <w:rFonts w:ascii="Oslo Sans Office" w:hAnsi="Oslo Sans Office"/>
                <w:color w:val="000000" w:themeColor="text1"/>
                <w:szCs w:val="20"/>
              </w:rPr>
            </w:pPr>
            <w:r w:rsidRPr="00BD5714">
              <w:rPr>
                <w:rFonts w:ascii="Oslo Sans Office" w:hAnsi="Oslo Sans Office"/>
                <w:color w:val="000000" w:themeColor="text1"/>
                <w:szCs w:val="20"/>
              </w:rPr>
              <w:t>Synlighetstøy og multinombekledning skal ha gul som hovedfarge.</w:t>
            </w:r>
          </w:p>
          <w:p w14:paraId="0794E2B5" w14:textId="0AB2BCAB" w:rsidR="00CE518C" w:rsidRPr="00BD5714" w:rsidRDefault="00CE518C" w:rsidP="00305594">
            <w:pPr>
              <w:rPr>
                <w:rFonts w:ascii="Oslo Sans Office" w:hAnsi="Oslo Sans Office"/>
                <w:color w:val="000000" w:themeColor="text1"/>
                <w:szCs w:val="20"/>
              </w:rPr>
            </w:pPr>
            <w:proofErr w:type="spellStart"/>
            <w:r w:rsidRPr="00BD5714">
              <w:rPr>
                <w:rFonts w:ascii="Oslo Sans Office" w:hAnsi="Oslo Sans Office"/>
                <w:color w:val="000000" w:themeColor="text1"/>
                <w:szCs w:val="20"/>
              </w:rPr>
              <w:t>Multinorm</w:t>
            </w:r>
            <w:proofErr w:type="spellEnd"/>
            <w:r w:rsidRPr="00BD5714">
              <w:rPr>
                <w:rFonts w:ascii="Oslo Sans Office" w:hAnsi="Oslo Sans Office"/>
                <w:color w:val="000000" w:themeColor="text1"/>
                <w:szCs w:val="20"/>
              </w:rPr>
              <w:t xml:space="preserve"> regntøy som tilbys i A-sortiment skal oppfylle standarder: NS-EN ISO 20471, NS EN ISO NS EN 343/NS EN 24232, og EN-ISO 14116.</w:t>
            </w:r>
          </w:p>
          <w:p w14:paraId="75C9F1B9" w14:textId="0E64EAD4" w:rsidR="00CE518C" w:rsidRPr="00BD5714" w:rsidRDefault="00CE518C" w:rsidP="00305594">
            <w:pPr>
              <w:spacing w:after="0" w:line="300" w:lineRule="atLeast"/>
              <w:rPr>
                <w:rFonts w:ascii="Oslo Sans Office" w:eastAsia="Times New Roman" w:hAnsi="Oslo Sans Office" w:cs="Segoe UI"/>
                <w:color w:val="000000" w:themeColor="text1"/>
                <w:szCs w:val="20"/>
                <w:lang w:eastAsia="nb-NO"/>
              </w:rPr>
            </w:pPr>
            <w:r w:rsidRPr="00BD5714">
              <w:rPr>
                <w:rFonts w:ascii="Oslo Sans Office" w:eastAsia="Times New Roman" w:hAnsi="Oslo Sans Office" w:cs="Segoe UI"/>
                <w:color w:val="000000" w:themeColor="text1"/>
                <w:szCs w:val="20"/>
                <w:lang w:eastAsia="nb-NO"/>
              </w:rPr>
              <w:t xml:space="preserve">Regntøyet skal være </w:t>
            </w:r>
            <w:r w:rsidRPr="00BD5714">
              <w:rPr>
                <w:rFonts w:ascii="Oslo Sans Office" w:hAnsi="Oslo Sans Office"/>
                <w:color w:val="000000" w:themeColor="text1"/>
                <w:szCs w:val="20"/>
              </w:rPr>
              <w:t xml:space="preserve">av PU og/eller PVC materiale, minimum </w:t>
            </w:r>
            <w:r w:rsidRPr="00BD5714">
              <w:rPr>
                <w:rFonts w:ascii="Oslo Sans Office" w:eastAsia="Times New Roman" w:hAnsi="Oslo Sans Office" w:cs="Segoe UI"/>
                <w:color w:val="000000" w:themeColor="text1"/>
                <w:szCs w:val="20"/>
                <w:lang w:eastAsia="nb-NO"/>
              </w:rPr>
              <w:t xml:space="preserve">i klasse 3 for vanntettheten. </w:t>
            </w:r>
          </w:p>
          <w:p w14:paraId="5F4B3A58" w14:textId="77777777" w:rsidR="00CE518C" w:rsidRPr="00BD5714" w:rsidRDefault="00CE518C" w:rsidP="00305594">
            <w:pPr>
              <w:spacing w:after="0" w:line="300" w:lineRule="atLeast"/>
              <w:rPr>
                <w:rFonts w:ascii="Oslo Sans Office" w:eastAsia="Times New Roman" w:hAnsi="Oslo Sans Office" w:cs="Segoe UI"/>
                <w:color w:val="000000" w:themeColor="text1"/>
                <w:szCs w:val="20"/>
                <w:lang w:eastAsia="nb-NO"/>
              </w:rPr>
            </w:pPr>
          </w:p>
          <w:p w14:paraId="7508E955" w14:textId="5D49265D" w:rsidR="00CE518C" w:rsidRPr="00BD5714" w:rsidRDefault="00CE518C" w:rsidP="00CF49EF">
            <w:pPr>
              <w:rPr>
                <w:rFonts w:ascii="Oslo Sans Office" w:hAnsi="Oslo Sans Office"/>
                <w:color w:val="000000" w:themeColor="text1"/>
                <w:szCs w:val="20"/>
              </w:rPr>
            </w:pPr>
            <w:r w:rsidRPr="00BD5714">
              <w:rPr>
                <w:rFonts w:ascii="Oslo Sans Office" w:eastAsia="Times New Roman" w:hAnsi="Oslo Sans Office" w:cs="Segoe UI"/>
                <w:color w:val="000000" w:themeColor="text1"/>
                <w:szCs w:val="20"/>
                <w:lang w:eastAsia="nb-NO"/>
              </w:rPr>
              <w:t>Regntøyet skal være testet som ferdig plagg i «regntårn» test eller tilsvarende.</w:t>
            </w:r>
          </w:p>
        </w:tc>
        <w:tc>
          <w:tcPr>
            <w:tcW w:w="1275" w:type="dxa"/>
          </w:tcPr>
          <w:p w14:paraId="71EC56EA" w14:textId="79E05B2D" w:rsidR="00CE518C" w:rsidRPr="00BD5714" w:rsidRDefault="00CE518C" w:rsidP="00365209">
            <w:pPr>
              <w:tabs>
                <w:tab w:val="left" w:pos="2520"/>
              </w:tabs>
              <w:spacing w:after="0"/>
              <w:jc w:val="center"/>
              <w:rPr>
                <w:rFonts w:ascii="Oslo Sans Office" w:hAnsi="Oslo Sans Office"/>
                <w:szCs w:val="20"/>
              </w:rPr>
            </w:pPr>
            <w:r w:rsidRPr="00BD5714">
              <w:rPr>
                <w:rFonts w:ascii="Oslo Sans Office" w:hAnsi="Oslo Sans Office"/>
                <w:szCs w:val="20"/>
              </w:rPr>
              <w:t>M</w:t>
            </w:r>
          </w:p>
        </w:tc>
        <w:tc>
          <w:tcPr>
            <w:tcW w:w="993" w:type="dxa"/>
          </w:tcPr>
          <w:p w14:paraId="1CE8CAF5" w14:textId="77777777" w:rsidR="00CE518C" w:rsidRPr="00BD5714" w:rsidRDefault="00CE518C" w:rsidP="00365209">
            <w:pPr>
              <w:tabs>
                <w:tab w:val="left" w:pos="2520"/>
              </w:tabs>
              <w:spacing w:after="0"/>
              <w:jc w:val="center"/>
              <w:rPr>
                <w:rFonts w:ascii="Oslo Sans Office" w:hAnsi="Oslo Sans Office"/>
                <w:szCs w:val="20"/>
              </w:rPr>
            </w:pPr>
          </w:p>
        </w:tc>
        <w:tc>
          <w:tcPr>
            <w:tcW w:w="1842" w:type="dxa"/>
          </w:tcPr>
          <w:p w14:paraId="14FE7145" w14:textId="77777777" w:rsidR="00CE518C" w:rsidRPr="00BD5714" w:rsidRDefault="00CE518C" w:rsidP="00365209">
            <w:pPr>
              <w:tabs>
                <w:tab w:val="left" w:pos="2520"/>
              </w:tabs>
              <w:spacing w:after="0"/>
              <w:jc w:val="center"/>
              <w:rPr>
                <w:rFonts w:ascii="Oslo Sans Office" w:hAnsi="Oslo Sans Office"/>
                <w:szCs w:val="20"/>
              </w:rPr>
            </w:pPr>
          </w:p>
        </w:tc>
      </w:tr>
      <w:tr w:rsidR="00CE518C" w:rsidRPr="00BD5714" w14:paraId="4FB52AC1" w14:textId="0C7D7150" w:rsidTr="00CE518C">
        <w:tc>
          <w:tcPr>
            <w:tcW w:w="846" w:type="dxa"/>
          </w:tcPr>
          <w:p w14:paraId="1FFB846D" w14:textId="40D3A93A" w:rsidR="00CE518C" w:rsidRPr="00BD5714" w:rsidRDefault="00CE518C" w:rsidP="00365209">
            <w:pPr>
              <w:tabs>
                <w:tab w:val="left" w:pos="2520"/>
              </w:tabs>
              <w:spacing w:after="0"/>
              <w:rPr>
                <w:rFonts w:ascii="Oslo Sans Office" w:hAnsi="Oslo Sans Office"/>
                <w:szCs w:val="20"/>
              </w:rPr>
            </w:pPr>
            <w:r w:rsidRPr="00BD5714">
              <w:rPr>
                <w:rFonts w:ascii="Oslo Sans Office" w:hAnsi="Oslo Sans Office"/>
                <w:szCs w:val="20"/>
              </w:rPr>
              <w:lastRenderedPageBreak/>
              <w:t>2.4.5</w:t>
            </w:r>
          </w:p>
        </w:tc>
        <w:tc>
          <w:tcPr>
            <w:tcW w:w="4678" w:type="dxa"/>
          </w:tcPr>
          <w:p w14:paraId="0B1C416D" w14:textId="542DA02F" w:rsidR="00CE518C" w:rsidRPr="00BD5714" w:rsidRDefault="00CE518C" w:rsidP="0021456E">
            <w:pPr>
              <w:spacing w:after="0" w:line="300" w:lineRule="atLeast"/>
              <w:rPr>
                <w:rFonts w:ascii="Oslo Sans Office" w:hAnsi="Oslo Sans Office" w:cs="Segoe UI"/>
                <w:color w:val="000000" w:themeColor="text1"/>
                <w:szCs w:val="20"/>
              </w:rPr>
            </w:pPr>
            <w:r w:rsidRPr="00BD5714">
              <w:rPr>
                <w:rFonts w:ascii="Oslo Sans Office" w:hAnsi="Oslo Sans Office" w:cs="Segoe UI"/>
                <w:color w:val="000000" w:themeColor="text1"/>
                <w:szCs w:val="20"/>
              </w:rPr>
              <w:t xml:space="preserve">Synlighetstøy og multinormbekledning skal kunne vaskes ved 60°C </w:t>
            </w:r>
            <w:r w:rsidRPr="00BD5714">
              <w:rPr>
                <w:rFonts w:ascii="Oslo Sans Office" w:hAnsi="Oslo Sans Office"/>
                <w:color w:val="000000" w:themeColor="text1"/>
                <w:szCs w:val="20"/>
              </w:rPr>
              <w:t>og tåle tørk i trommel.</w:t>
            </w:r>
          </w:p>
          <w:p w14:paraId="5606A7A5" w14:textId="77777777" w:rsidR="00CE518C" w:rsidRPr="00BD5714" w:rsidRDefault="00CE518C" w:rsidP="0021456E">
            <w:pPr>
              <w:spacing w:after="0" w:line="300" w:lineRule="atLeast"/>
              <w:rPr>
                <w:rFonts w:ascii="Oslo Sans Office" w:hAnsi="Oslo Sans Office" w:cs="Segoe UI"/>
                <w:color w:val="000000" w:themeColor="text1"/>
                <w:szCs w:val="20"/>
              </w:rPr>
            </w:pPr>
          </w:p>
          <w:p w14:paraId="27A533F6" w14:textId="1715A167" w:rsidR="00CE518C" w:rsidRPr="00BD5714" w:rsidRDefault="00CE518C" w:rsidP="0021456E">
            <w:pPr>
              <w:spacing w:after="0" w:line="300" w:lineRule="atLeast"/>
              <w:rPr>
                <w:rFonts w:ascii="Oslo Sans Office" w:hAnsi="Oslo Sans Office" w:cs="Segoe UI"/>
                <w:color w:val="000000" w:themeColor="text1"/>
                <w:szCs w:val="20"/>
              </w:rPr>
            </w:pPr>
            <w:r w:rsidRPr="00BD5714">
              <w:rPr>
                <w:rFonts w:ascii="Oslo Sans Office" w:hAnsi="Oslo Sans Office" w:cs="Segoe UI"/>
                <w:color w:val="000000" w:themeColor="text1"/>
                <w:szCs w:val="20"/>
              </w:rPr>
              <w:t>Det aksepteres unntak på stretchbaserte plagg, ullplagg, regntøy og vernevest.</w:t>
            </w:r>
          </w:p>
          <w:p w14:paraId="5AF80715" w14:textId="77777777" w:rsidR="00CE518C" w:rsidRPr="00BD5714" w:rsidRDefault="00CE518C" w:rsidP="0021456E">
            <w:pPr>
              <w:spacing w:after="0" w:line="300" w:lineRule="atLeast"/>
              <w:rPr>
                <w:rFonts w:ascii="Oslo Sans Office" w:hAnsi="Oslo Sans Office" w:cs="Segoe UI"/>
                <w:color w:val="000000" w:themeColor="text1"/>
                <w:szCs w:val="20"/>
              </w:rPr>
            </w:pPr>
          </w:p>
          <w:p w14:paraId="6DD83D82" w14:textId="77777777" w:rsidR="00CE518C" w:rsidRDefault="00CE518C" w:rsidP="006E6D08">
            <w:pPr>
              <w:spacing w:after="0" w:line="300" w:lineRule="atLeast"/>
              <w:rPr>
                <w:rFonts w:ascii="Oslo Sans Office" w:hAnsi="Oslo Sans Office" w:cs="Segoe UI"/>
                <w:color w:val="000000" w:themeColor="text1"/>
                <w:szCs w:val="20"/>
              </w:rPr>
            </w:pPr>
            <w:r w:rsidRPr="00BD5714">
              <w:rPr>
                <w:rFonts w:ascii="Oslo Sans Office" w:eastAsia="Times New Roman" w:hAnsi="Oslo Sans Office" w:cs="Segoe UI"/>
                <w:color w:val="000000" w:themeColor="text1"/>
                <w:szCs w:val="20"/>
                <w:lang w:eastAsia="nb-NO"/>
              </w:rPr>
              <w:t xml:space="preserve">Kravene til vask ved 60 °C og tørketromling </w:t>
            </w:r>
            <w:proofErr w:type="gramStart"/>
            <w:r w:rsidRPr="00BD5714">
              <w:rPr>
                <w:rFonts w:ascii="Oslo Sans Office" w:hAnsi="Oslo Sans Office" w:cs="Segoe UI"/>
                <w:color w:val="000000" w:themeColor="text1"/>
                <w:szCs w:val="20"/>
              </w:rPr>
              <w:t>fremgår</w:t>
            </w:r>
            <w:proofErr w:type="gramEnd"/>
            <w:r w:rsidRPr="00BD5714">
              <w:rPr>
                <w:rFonts w:ascii="Oslo Sans Office" w:hAnsi="Oslo Sans Office" w:cs="Segoe UI"/>
                <w:color w:val="000000" w:themeColor="text1"/>
                <w:szCs w:val="20"/>
              </w:rPr>
              <w:t xml:space="preserve"> av kolonne C i Bilag 3 Pris- og produktskjema.</w:t>
            </w:r>
          </w:p>
          <w:p w14:paraId="0F13FFA0" w14:textId="45DC5133" w:rsidR="00CE518C" w:rsidRPr="00BD5714" w:rsidRDefault="00CE518C" w:rsidP="006E6D08">
            <w:pPr>
              <w:spacing w:after="0" w:line="300" w:lineRule="atLeast"/>
              <w:rPr>
                <w:rFonts w:ascii="Oslo Sans Office" w:eastAsia="Times New Roman" w:hAnsi="Oslo Sans Office" w:cs="Segoe UI"/>
                <w:color w:val="000000" w:themeColor="text1"/>
                <w:szCs w:val="20"/>
                <w:lang w:eastAsia="nb-NO"/>
              </w:rPr>
            </w:pPr>
          </w:p>
        </w:tc>
        <w:tc>
          <w:tcPr>
            <w:tcW w:w="1275" w:type="dxa"/>
          </w:tcPr>
          <w:p w14:paraId="0D424F2E" w14:textId="06B7CCC2" w:rsidR="00CE518C" w:rsidRPr="00BD5714" w:rsidRDefault="00CE518C" w:rsidP="00365209">
            <w:pPr>
              <w:tabs>
                <w:tab w:val="left" w:pos="2520"/>
              </w:tabs>
              <w:spacing w:after="0"/>
              <w:jc w:val="center"/>
              <w:rPr>
                <w:rFonts w:ascii="Oslo Sans Office" w:hAnsi="Oslo Sans Office"/>
                <w:szCs w:val="20"/>
              </w:rPr>
            </w:pPr>
            <w:r w:rsidRPr="00BD5714">
              <w:rPr>
                <w:rFonts w:ascii="Oslo Sans Office" w:hAnsi="Oslo Sans Office"/>
                <w:szCs w:val="20"/>
              </w:rPr>
              <w:t>M</w:t>
            </w:r>
          </w:p>
        </w:tc>
        <w:tc>
          <w:tcPr>
            <w:tcW w:w="993" w:type="dxa"/>
          </w:tcPr>
          <w:p w14:paraId="0BB62990" w14:textId="77777777" w:rsidR="00CE518C" w:rsidRPr="00BD5714" w:rsidRDefault="00CE518C" w:rsidP="00365209">
            <w:pPr>
              <w:tabs>
                <w:tab w:val="left" w:pos="2520"/>
              </w:tabs>
              <w:spacing w:after="0"/>
              <w:jc w:val="center"/>
              <w:rPr>
                <w:rFonts w:ascii="Oslo Sans Office" w:hAnsi="Oslo Sans Office"/>
                <w:szCs w:val="20"/>
              </w:rPr>
            </w:pPr>
          </w:p>
        </w:tc>
        <w:tc>
          <w:tcPr>
            <w:tcW w:w="1842" w:type="dxa"/>
          </w:tcPr>
          <w:p w14:paraId="4370D069" w14:textId="77777777" w:rsidR="00CE518C" w:rsidRPr="00BD5714" w:rsidRDefault="00CE518C" w:rsidP="00365209">
            <w:pPr>
              <w:tabs>
                <w:tab w:val="left" w:pos="2520"/>
              </w:tabs>
              <w:spacing w:after="0"/>
              <w:jc w:val="center"/>
              <w:rPr>
                <w:rFonts w:ascii="Oslo Sans Office" w:hAnsi="Oslo Sans Office"/>
                <w:szCs w:val="20"/>
              </w:rPr>
            </w:pPr>
          </w:p>
        </w:tc>
      </w:tr>
      <w:tr w:rsidR="00CE518C" w:rsidRPr="00BD5714" w14:paraId="40F55B4B" w14:textId="2A3E893C" w:rsidTr="00CE518C">
        <w:tc>
          <w:tcPr>
            <w:tcW w:w="846" w:type="dxa"/>
          </w:tcPr>
          <w:p w14:paraId="7511ACB8" w14:textId="4FA599F2" w:rsidR="00CE518C" w:rsidRPr="00BD5714" w:rsidRDefault="00CE518C" w:rsidP="00365209">
            <w:pPr>
              <w:tabs>
                <w:tab w:val="left" w:pos="2520"/>
              </w:tabs>
              <w:spacing w:after="0"/>
              <w:rPr>
                <w:rFonts w:ascii="Oslo Sans Office" w:hAnsi="Oslo Sans Office"/>
                <w:szCs w:val="20"/>
              </w:rPr>
            </w:pPr>
            <w:r w:rsidRPr="00BD5714">
              <w:rPr>
                <w:rFonts w:ascii="Oslo Sans Office" w:hAnsi="Oslo Sans Office"/>
                <w:szCs w:val="20"/>
              </w:rPr>
              <w:t>2.4.6</w:t>
            </w:r>
          </w:p>
        </w:tc>
        <w:tc>
          <w:tcPr>
            <w:tcW w:w="4678" w:type="dxa"/>
          </w:tcPr>
          <w:p w14:paraId="40F27FE8" w14:textId="158FD7AC" w:rsidR="00CE518C" w:rsidRPr="00BD5714" w:rsidRDefault="00CE518C" w:rsidP="00365209">
            <w:pPr>
              <w:tabs>
                <w:tab w:val="left" w:pos="2520"/>
              </w:tabs>
              <w:spacing w:after="0"/>
              <w:rPr>
                <w:rFonts w:ascii="Oslo Sans Office" w:hAnsi="Oslo Sans Office"/>
                <w:b/>
                <w:bCs/>
                <w:szCs w:val="20"/>
              </w:rPr>
            </w:pPr>
            <w:r w:rsidRPr="00BD5714">
              <w:rPr>
                <w:rFonts w:ascii="Oslo Sans Office" w:hAnsi="Oslo Sans Office"/>
                <w:b/>
                <w:bCs/>
                <w:szCs w:val="20"/>
              </w:rPr>
              <w:t>Verneutstyr</w:t>
            </w:r>
          </w:p>
          <w:p w14:paraId="2C59EBB7" w14:textId="77777777" w:rsidR="00CE518C" w:rsidRPr="00BD5714" w:rsidRDefault="00CE518C" w:rsidP="00365209">
            <w:pPr>
              <w:tabs>
                <w:tab w:val="left" w:pos="2520"/>
              </w:tabs>
              <w:spacing w:after="0"/>
              <w:rPr>
                <w:rFonts w:ascii="Oslo Sans Office" w:hAnsi="Oslo Sans Office"/>
                <w:b/>
                <w:bCs/>
                <w:szCs w:val="20"/>
              </w:rPr>
            </w:pPr>
          </w:p>
          <w:p w14:paraId="231D6E23" w14:textId="1B587A56" w:rsidR="00CE518C" w:rsidRPr="00BD5714" w:rsidRDefault="00CE518C" w:rsidP="00365209">
            <w:pPr>
              <w:tabs>
                <w:tab w:val="left" w:pos="2520"/>
              </w:tabs>
              <w:spacing w:after="0"/>
              <w:rPr>
                <w:rFonts w:ascii="Oslo Sans Office" w:hAnsi="Oslo Sans Office"/>
                <w:szCs w:val="20"/>
              </w:rPr>
            </w:pPr>
            <w:r w:rsidRPr="00BD5714">
              <w:rPr>
                <w:rFonts w:ascii="Oslo Sans Office" w:hAnsi="Oslo Sans Office"/>
                <w:szCs w:val="20"/>
              </w:rPr>
              <w:t>Verneutstyr som tilbys skal til enhver tid være i henhold til sist oppdatert forskrift om konstruksjon, utforming og produksjon av personlig verneutstyr (PVU).</w:t>
            </w:r>
          </w:p>
          <w:p w14:paraId="2A301E90" w14:textId="77777777" w:rsidR="00CE518C" w:rsidRPr="00BD5714" w:rsidRDefault="00CE518C" w:rsidP="00365209">
            <w:pPr>
              <w:tabs>
                <w:tab w:val="left" w:pos="2520"/>
              </w:tabs>
              <w:spacing w:after="0"/>
              <w:rPr>
                <w:rFonts w:ascii="Oslo Sans Office" w:hAnsi="Oslo Sans Office"/>
                <w:szCs w:val="20"/>
              </w:rPr>
            </w:pPr>
          </w:p>
          <w:p w14:paraId="64968CD1" w14:textId="77777777" w:rsidR="00CE518C" w:rsidRPr="00BD5714" w:rsidRDefault="00CE518C" w:rsidP="00365209">
            <w:pPr>
              <w:tabs>
                <w:tab w:val="left" w:pos="2520"/>
              </w:tabs>
              <w:spacing w:after="0"/>
              <w:rPr>
                <w:rFonts w:ascii="Oslo Sans Office" w:hAnsi="Oslo Sans Office"/>
                <w:szCs w:val="20"/>
              </w:rPr>
            </w:pPr>
            <w:r w:rsidRPr="00BD5714">
              <w:rPr>
                <w:rFonts w:ascii="Oslo Sans Office" w:hAnsi="Oslo Sans Office"/>
                <w:szCs w:val="20"/>
              </w:rPr>
              <w:t>Verneutstyret skal være CE-merket. Det skal være produsert etter EU-forordning (EU) 2016/425; norsk bruksanvisning, samsvarserklæring ol. </w:t>
            </w:r>
          </w:p>
          <w:p w14:paraId="2182DE30" w14:textId="77777777" w:rsidR="00CE518C" w:rsidRPr="00BD5714" w:rsidRDefault="00CE518C" w:rsidP="00365209">
            <w:pPr>
              <w:tabs>
                <w:tab w:val="left" w:pos="2520"/>
              </w:tabs>
              <w:spacing w:after="0"/>
              <w:rPr>
                <w:rFonts w:ascii="Oslo Sans Office" w:hAnsi="Oslo Sans Office"/>
                <w:szCs w:val="20"/>
              </w:rPr>
            </w:pPr>
          </w:p>
          <w:p w14:paraId="644D733D" w14:textId="6BFBABCC" w:rsidR="00CE518C" w:rsidRPr="00BD5714" w:rsidRDefault="00CE518C" w:rsidP="00365209">
            <w:pPr>
              <w:tabs>
                <w:tab w:val="left" w:pos="2520"/>
              </w:tabs>
              <w:spacing w:after="0"/>
              <w:rPr>
                <w:rFonts w:ascii="Oslo Sans Office" w:hAnsi="Oslo Sans Office"/>
                <w:szCs w:val="20"/>
              </w:rPr>
            </w:pPr>
            <w:r w:rsidRPr="00BD5714">
              <w:rPr>
                <w:rFonts w:ascii="Oslo Sans Office" w:hAnsi="Oslo Sans Office"/>
                <w:szCs w:val="20"/>
              </w:rPr>
              <w:t>Bruksanvisning for produkter i A-sortiment skal være tilgjengelig i leverandørens bestillingsportal (nettbutikk).</w:t>
            </w:r>
          </w:p>
          <w:p w14:paraId="40FBB1BB" w14:textId="77777777" w:rsidR="00CE518C" w:rsidRPr="00BD5714" w:rsidRDefault="00CE518C" w:rsidP="00365209">
            <w:pPr>
              <w:tabs>
                <w:tab w:val="left" w:pos="2520"/>
              </w:tabs>
              <w:spacing w:after="0"/>
              <w:rPr>
                <w:rFonts w:ascii="Oslo Sans Office" w:hAnsi="Oslo Sans Office"/>
                <w:szCs w:val="20"/>
              </w:rPr>
            </w:pPr>
          </w:p>
          <w:p w14:paraId="1EC3265E" w14:textId="2CE7D7FA" w:rsidR="00CE518C" w:rsidRPr="00BD5714" w:rsidRDefault="00CE518C" w:rsidP="00365209">
            <w:pPr>
              <w:tabs>
                <w:tab w:val="left" w:pos="2520"/>
              </w:tabs>
              <w:spacing w:after="0"/>
              <w:rPr>
                <w:rFonts w:ascii="Oslo Sans Office" w:hAnsi="Oslo Sans Office"/>
                <w:szCs w:val="20"/>
              </w:rPr>
            </w:pPr>
            <w:r w:rsidRPr="00BD5714">
              <w:rPr>
                <w:rFonts w:ascii="Oslo Sans Office" w:hAnsi="Oslo Sans Office"/>
                <w:szCs w:val="20"/>
              </w:rPr>
              <w:t xml:space="preserve">Vernetøy skal være utformet iht. NS-EN ISO 13688 og være i samsvar med standarder for det aktuelle produktet, som </w:t>
            </w:r>
            <w:proofErr w:type="gramStart"/>
            <w:r w:rsidRPr="00BD5714">
              <w:rPr>
                <w:rFonts w:ascii="Oslo Sans Office" w:hAnsi="Oslo Sans Office"/>
                <w:szCs w:val="20"/>
              </w:rPr>
              <w:t>fremgår</w:t>
            </w:r>
            <w:proofErr w:type="gramEnd"/>
            <w:r w:rsidRPr="00BD5714">
              <w:rPr>
                <w:rFonts w:ascii="Oslo Sans Office" w:hAnsi="Oslo Sans Office"/>
                <w:szCs w:val="20"/>
              </w:rPr>
              <w:t xml:space="preserve"> i Bilag 3 Pris- og produktskjema.</w:t>
            </w:r>
          </w:p>
          <w:p w14:paraId="421C1005" w14:textId="13C56B28" w:rsidR="00CE518C" w:rsidRPr="00BD5714" w:rsidRDefault="00CE518C" w:rsidP="00365209">
            <w:pPr>
              <w:tabs>
                <w:tab w:val="left" w:pos="2520"/>
              </w:tabs>
              <w:spacing w:after="0"/>
              <w:rPr>
                <w:rFonts w:ascii="Oslo Sans Office" w:hAnsi="Oslo Sans Office"/>
                <w:szCs w:val="20"/>
              </w:rPr>
            </w:pPr>
          </w:p>
        </w:tc>
        <w:tc>
          <w:tcPr>
            <w:tcW w:w="1275" w:type="dxa"/>
          </w:tcPr>
          <w:p w14:paraId="499F6F5A" w14:textId="3492A7B0" w:rsidR="00CE518C" w:rsidRPr="00BD5714" w:rsidRDefault="00CE518C" w:rsidP="00365209">
            <w:pPr>
              <w:tabs>
                <w:tab w:val="left" w:pos="2520"/>
              </w:tabs>
              <w:spacing w:after="0"/>
              <w:jc w:val="center"/>
              <w:rPr>
                <w:rFonts w:ascii="Oslo Sans Office" w:hAnsi="Oslo Sans Office"/>
                <w:szCs w:val="20"/>
              </w:rPr>
            </w:pPr>
            <w:r w:rsidRPr="00BD5714">
              <w:rPr>
                <w:rFonts w:ascii="Oslo Sans Office" w:hAnsi="Oslo Sans Office"/>
                <w:szCs w:val="20"/>
              </w:rPr>
              <w:t>M</w:t>
            </w:r>
          </w:p>
        </w:tc>
        <w:tc>
          <w:tcPr>
            <w:tcW w:w="993" w:type="dxa"/>
          </w:tcPr>
          <w:p w14:paraId="75909DD4" w14:textId="77777777" w:rsidR="00CE518C" w:rsidRPr="00BD5714" w:rsidRDefault="00CE518C" w:rsidP="00365209">
            <w:pPr>
              <w:tabs>
                <w:tab w:val="left" w:pos="2520"/>
              </w:tabs>
              <w:spacing w:after="0"/>
              <w:jc w:val="center"/>
              <w:rPr>
                <w:rFonts w:ascii="Oslo Sans Office" w:hAnsi="Oslo Sans Office"/>
                <w:szCs w:val="20"/>
              </w:rPr>
            </w:pPr>
          </w:p>
        </w:tc>
        <w:tc>
          <w:tcPr>
            <w:tcW w:w="1842" w:type="dxa"/>
          </w:tcPr>
          <w:p w14:paraId="3C239F42" w14:textId="77777777" w:rsidR="00CE518C" w:rsidRPr="00BD5714" w:rsidRDefault="00CE518C" w:rsidP="00365209">
            <w:pPr>
              <w:tabs>
                <w:tab w:val="left" w:pos="2520"/>
              </w:tabs>
              <w:spacing w:after="0"/>
              <w:jc w:val="center"/>
              <w:rPr>
                <w:rFonts w:ascii="Oslo Sans Office" w:hAnsi="Oslo Sans Office"/>
                <w:szCs w:val="20"/>
              </w:rPr>
            </w:pPr>
          </w:p>
        </w:tc>
      </w:tr>
      <w:tr w:rsidR="00CE518C" w:rsidRPr="00BD5714" w14:paraId="4BD3815E" w14:textId="070699E2" w:rsidTr="00CE518C">
        <w:tc>
          <w:tcPr>
            <w:tcW w:w="846" w:type="dxa"/>
          </w:tcPr>
          <w:p w14:paraId="386E78ED" w14:textId="65D2057B" w:rsidR="00CE518C" w:rsidRPr="00BD5714" w:rsidRDefault="00CE518C" w:rsidP="00365209">
            <w:pPr>
              <w:tabs>
                <w:tab w:val="left" w:pos="2520"/>
              </w:tabs>
              <w:spacing w:after="0"/>
              <w:rPr>
                <w:rFonts w:ascii="Oslo Sans Office" w:hAnsi="Oslo Sans Office"/>
                <w:szCs w:val="20"/>
              </w:rPr>
            </w:pPr>
            <w:r w:rsidRPr="00BD5714">
              <w:rPr>
                <w:rFonts w:ascii="Oslo Sans Office" w:hAnsi="Oslo Sans Office"/>
                <w:szCs w:val="20"/>
              </w:rPr>
              <w:t>2.4.7</w:t>
            </w:r>
          </w:p>
        </w:tc>
        <w:tc>
          <w:tcPr>
            <w:tcW w:w="4678" w:type="dxa"/>
          </w:tcPr>
          <w:p w14:paraId="0B134EAD" w14:textId="77777777" w:rsidR="00CE518C" w:rsidRPr="00BD5714" w:rsidRDefault="00CE518C" w:rsidP="00365209">
            <w:pPr>
              <w:rPr>
                <w:rFonts w:ascii="Oslo Sans Office" w:hAnsi="Oslo Sans Office"/>
                <w:b/>
                <w:bCs/>
                <w:szCs w:val="20"/>
              </w:rPr>
            </w:pPr>
            <w:r w:rsidRPr="00BD5714">
              <w:rPr>
                <w:rFonts w:ascii="Oslo Sans Office" w:hAnsi="Oslo Sans Office"/>
                <w:b/>
                <w:bCs/>
                <w:szCs w:val="20"/>
              </w:rPr>
              <w:t>Øyevern og ansiktsvern </w:t>
            </w:r>
          </w:p>
          <w:p w14:paraId="1E73DB64" w14:textId="2E46143C" w:rsidR="00CE518C" w:rsidRPr="00BD5714" w:rsidRDefault="00CE518C" w:rsidP="00365209">
            <w:pPr>
              <w:spacing w:before="240" w:after="240"/>
              <w:rPr>
                <w:rFonts w:ascii="Oslo Sans Office" w:eastAsia="Oslo Sans Office" w:hAnsi="Oslo Sans Office" w:cs="Oslo Sans Office"/>
                <w:color w:val="000000" w:themeColor="text1"/>
                <w:szCs w:val="20"/>
              </w:rPr>
            </w:pPr>
            <w:r w:rsidRPr="00BD5714">
              <w:rPr>
                <w:rFonts w:ascii="Oslo Sans Office" w:hAnsi="Oslo Sans Office"/>
                <w:color w:val="000000" w:themeColor="text1"/>
                <w:szCs w:val="20"/>
              </w:rPr>
              <w:t xml:space="preserve">Øye- og ansiktsvern som tilbys skal være i henhold til </w:t>
            </w:r>
            <w:r w:rsidRPr="00BD5714">
              <w:rPr>
                <w:rFonts w:ascii="Oslo Sans Office" w:eastAsia="Oslo Sans Office" w:hAnsi="Oslo Sans Office" w:cs="Oslo Sans Office"/>
                <w:color w:val="000000" w:themeColor="text1"/>
                <w:szCs w:val="20"/>
              </w:rPr>
              <w:t>NS EN 166 /</w:t>
            </w:r>
            <w:r w:rsidRPr="00BD5714">
              <w:rPr>
                <w:rFonts w:ascii="Oslo Sans Office" w:hAnsi="Oslo Sans Office"/>
                <w:color w:val="000000" w:themeColor="text1"/>
                <w:szCs w:val="20"/>
              </w:rPr>
              <w:t>NS-EN ISO 16321-serien.</w:t>
            </w:r>
          </w:p>
          <w:p w14:paraId="54306B15" w14:textId="6735A301" w:rsidR="00CE518C" w:rsidRPr="00BD5714" w:rsidRDefault="00CE518C" w:rsidP="00365209">
            <w:pPr>
              <w:tabs>
                <w:tab w:val="left" w:pos="2520"/>
              </w:tabs>
              <w:spacing w:after="0"/>
              <w:rPr>
                <w:rFonts w:ascii="Oslo Sans Office" w:hAnsi="Oslo Sans Office"/>
                <w:szCs w:val="20"/>
              </w:rPr>
            </w:pPr>
            <w:r w:rsidRPr="00BD5714">
              <w:rPr>
                <w:rFonts w:ascii="Oslo Sans Office" w:hAnsi="Oslo Sans Office"/>
                <w:szCs w:val="20"/>
              </w:rPr>
              <w:t xml:space="preserve">Øye- og ansiktsvern skal være kompatible </w:t>
            </w:r>
            <w:r w:rsidRPr="00BD5714">
              <w:rPr>
                <w:rFonts w:ascii="Oslo Sans Office" w:hAnsi="Oslo Sans Office"/>
                <w:color w:val="000000" w:themeColor="text1"/>
                <w:szCs w:val="20"/>
              </w:rPr>
              <w:t xml:space="preserve">annet type verneutstyr </w:t>
            </w:r>
            <w:r w:rsidRPr="00BD5714">
              <w:rPr>
                <w:rFonts w:ascii="Oslo Sans Office" w:hAnsi="Oslo Sans Office"/>
                <w:szCs w:val="20"/>
              </w:rPr>
              <w:t xml:space="preserve">som tilbys i Bilag 3 </w:t>
            </w:r>
            <w:r w:rsidRPr="00BD5714">
              <w:rPr>
                <w:rFonts w:ascii="Oslo Sans Office" w:hAnsi="Oslo Sans Office"/>
                <w:szCs w:val="20"/>
              </w:rPr>
              <w:lastRenderedPageBreak/>
              <w:t>Pris- og produktsskjema, herunder hjelm og åndedrettsvern.</w:t>
            </w:r>
          </w:p>
          <w:p w14:paraId="0121E42F" w14:textId="245F0F5C" w:rsidR="00CE518C" w:rsidRPr="00BD5714" w:rsidRDefault="00CE518C" w:rsidP="00365209">
            <w:pPr>
              <w:tabs>
                <w:tab w:val="left" w:pos="2520"/>
              </w:tabs>
              <w:spacing w:after="0"/>
              <w:rPr>
                <w:rFonts w:ascii="Oslo Sans Office" w:hAnsi="Oslo Sans Office"/>
                <w:b/>
                <w:bCs/>
                <w:szCs w:val="20"/>
              </w:rPr>
            </w:pPr>
          </w:p>
        </w:tc>
        <w:tc>
          <w:tcPr>
            <w:tcW w:w="1275" w:type="dxa"/>
          </w:tcPr>
          <w:p w14:paraId="0C3B8883" w14:textId="205DDBA7" w:rsidR="00CE518C" w:rsidRPr="00BD5714" w:rsidRDefault="00CE518C" w:rsidP="00365209">
            <w:pPr>
              <w:tabs>
                <w:tab w:val="left" w:pos="2520"/>
              </w:tabs>
              <w:spacing w:after="0"/>
              <w:jc w:val="center"/>
              <w:rPr>
                <w:rFonts w:ascii="Oslo Sans Office" w:hAnsi="Oslo Sans Office"/>
                <w:szCs w:val="20"/>
              </w:rPr>
            </w:pPr>
            <w:r w:rsidRPr="00BD5714">
              <w:rPr>
                <w:rFonts w:ascii="Oslo Sans Office" w:hAnsi="Oslo Sans Office"/>
                <w:szCs w:val="20"/>
              </w:rPr>
              <w:lastRenderedPageBreak/>
              <w:t>M</w:t>
            </w:r>
          </w:p>
        </w:tc>
        <w:tc>
          <w:tcPr>
            <w:tcW w:w="993" w:type="dxa"/>
          </w:tcPr>
          <w:p w14:paraId="5D851ECC" w14:textId="77777777" w:rsidR="00CE518C" w:rsidRPr="00BD5714" w:rsidRDefault="00CE518C" w:rsidP="00365209">
            <w:pPr>
              <w:tabs>
                <w:tab w:val="left" w:pos="2520"/>
              </w:tabs>
              <w:spacing w:after="0"/>
              <w:jc w:val="center"/>
              <w:rPr>
                <w:rFonts w:ascii="Oslo Sans Office" w:hAnsi="Oslo Sans Office"/>
                <w:szCs w:val="20"/>
              </w:rPr>
            </w:pPr>
          </w:p>
        </w:tc>
        <w:tc>
          <w:tcPr>
            <w:tcW w:w="1842" w:type="dxa"/>
          </w:tcPr>
          <w:p w14:paraId="234A36C4" w14:textId="77777777" w:rsidR="00CE518C" w:rsidRPr="00BD5714" w:rsidRDefault="00CE518C" w:rsidP="00365209">
            <w:pPr>
              <w:tabs>
                <w:tab w:val="left" w:pos="2520"/>
              </w:tabs>
              <w:spacing w:after="0"/>
              <w:jc w:val="center"/>
              <w:rPr>
                <w:rFonts w:ascii="Oslo Sans Office" w:hAnsi="Oslo Sans Office"/>
                <w:szCs w:val="20"/>
              </w:rPr>
            </w:pPr>
          </w:p>
        </w:tc>
      </w:tr>
      <w:tr w:rsidR="00CE518C" w:rsidRPr="00BD5714" w14:paraId="5325FDDC" w14:textId="7923485C" w:rsidTr="00CE518C">
        <w:tc>
          <w:tcPr>
            <w:tcW w:w="846" w:type="dxa"/>
          </w:tcPr>
          <w:p w14:paraId="4299204C" w14:textId="2F18B9D9" w:rsidR="00CE518C" w:rsidRPr="00BD5714" w:rsidRDefault="00CE518C" w:rsidP="00365209">
            <w:pPr>
              <w:tabs>
                <w:tab w:val="left" w:pos="2520"/>
              </w:tabs>
              <w:spacing w:after="0"/>
              <w:rPr>
                <w:rFonts w:ascii="Oslo Sans Office" w:hAnsi="Oslo Sans Office"/>
                <w:szCs w:val="20"/>
              </w:rPr>
            </w:pPr>
            <w:r w:rsidRPr="00BD5714">
              <w:rPr>
                <w:rFonts w:ascii="Oslo Sans Office" w:hAnsi="Oslo Sans Office"/>
                <w:szCs w:val="20"/>
              </w:rPr>
              <w:t>2.4.8</w:t>
            </w:r>
          </w:p>
        </w:tc>
        <w:tc>
          <w:tcPr>
            <w:tcW w:w="4678" w:type="dxa"/>
          </w:tcPr>
          <w:p w14:paraId="5E218DA0" w14:textId="77777777" w:rsidR="00CE518C" w:rsidRPr="00BD5714" w:rsidRDefault="00CE518C" w:rsidP="00365209">
            <w:pPr>
              <w:rPr>
                <w:rFonts w:ascii="Oslo Sans Office" w:hAnsi="Oslo Sans Office"/>
                <w:b/>
                <w:bCs/>
                <w:szCs w:val="20"/>
              </w:rPr>
            </w:pPr>
            <w:proofErr w:type="spellStart"/>
            <w:r w:rsidRPr="00BD5714">
              <w:rPr>
                <w:rFonts w:ascii="Oslo Sans Office" w:hAnsi="Oslo Sans Office"/>
                <w:b/>
                <w:bCs/>
                <w:szCs w:val="20"/>
              </w:rPr>
              <w:t>Hodevern</w:t>
            </w:r>
            <w:proofErr w:type="spellEnd"/>
            <w:r w:rsidRPr="00BD5714">
              <w:rPr>
                <w:rFonts w:ascii="Oslo Sans Office" w:hAnsi="Oslo Sans Office"/>
                <w:b/>
                <w:bCs/>
                <w:szCs w:val="20"/>
              </w:rPr>
              <w:t> /hjelm </w:t>
            </w:r>
          </w:p>
          <w:p w14:paraId="72A904BC" w14:textId="3C3F2956" w:rsidR="00CE518C" w:rsidRPr="00BD5714" w:rsidRDefault="00CE518C" w:rsidP="00365209">
            <w:pPr>
              <w:rPr>
                <w:rFonts w:ascii="Oslo Sans Office" w:hAnsi="Oslo Sans Office"/>
                <w:b/>
                <w:bCs/>
                <w:szCs w:val="20"/>
              </w:rPr>
            </w:pPr>
            <w:r w:rsidRPr="00BD5714">
              <w:rPr>
                <w:rFonts w:ascii="Oslo Sans Office" w:hAnsi="Oslo Sans Office"/>
                <w:szCs w:val="20"/>
              </w:rPr>
              <w:t xml:space="preserve">Det skal tilbys </w:t>
            </w:r>
            <w:proofErr w:type="spellStart"/>
            <w:r w:rsidRPr="00BD5714">
              <w:rPr>
                <w:rFonts w:ascii="Oslo Sans Office" w:hAnsi="Oslo Sans Office"/>
                <w:szCs w:val="20"/>
              </w:rPr>
              <w:t>hodevern</w:t>
            </w:r>
            <w:proofErr w:type="spellEnd"/>
            <w:r w:rsidRPr="00BD5714">
              <w:rPr>
                <w:rFonts w:ascii="Oslo Sans Office" w:hAnsi="Oslo Sans Office"/>
                <w:szCs w:val="20"/>
              </w:rPr>
              <w:t>/hjelmer i forskjellige typer og ulike størrelser.</w:t>
            </w:r>
          </w:p>
          <w:p w14:paraId="59279F99" w14:textId="1C637995" w:rsidR="00CE518C" w:rsidRPr="00BD5714" w:rsidRDefault="00CE518C" w:rsidP="00365209">
            <w:pPr>
              <w:rPr>
                <w:rFonts w:ascii="Oslo Sans Office" w:hAnsi="Oslo Sans Office"/>
                <w:szCs w:val="20"/>
              </w:rPr>
            </w:pPr>
            <w:r w:rsidRPr="00BD5714">
              <w:rPr>
                <w:rFonts w:ascii="Oslo Sans Office" w:hAnsi="Oslo Sans Office"/>
                <w:szCs w:val="20"/>
              </w:rPr>
              <w:t>Hjelmene skal være kompatible med annet type verneutstyr som tilbys til den aktuelle hjelmen: hørselvern, åndedrettsvern, ansiktsvern og hodelykt.</w:t>
            </w:r>
          </w:p>
          <w:p w14:paraId="5A074BE4" w14:textId="572B71DF" w:rsidR="00CE518C" w:rsidRDefault="00CE518C" w:rsidP="00365209">
            <w:pPr>
              <w:spacing w:after="0" w:line="300" w:lineRule="atLeast"/>
              <w:rPr>
                <w:rFonts w:ascii="Oslo Sans Office" w:eastAsia="Times New Roman" w:hAnsi="Oslo Sans Office" w:cs="Segoe UI"/>
                <w:szCs w:val="20"/>
                <w:lang w:eastAsia="nb-NO"/>
              </w:rPr>
            </w:pPr>
            <w:r w:rsidRPr="00BD5714">
              <w:rPr>
                <w:rFonts w:ascii="Oslo Sans Office" w:hAnsi="Oslo Sans Office"/>
                <w:color w:val="000000" w:themeColor="text1"/>
                <w:szCs w:val="20"/>
              </w:rPr>
              <w:t xml:space="preserve">Hjelmene skal være utformet </w:t>
            </w:r>
            <w:r w:rsidRPr="00BD5714">
              <w:rPr>
                <w:rFonts w:ascii="Oslo Sans Office" w:hAnsi="Oslo Sans Office"/>
                <w:szCs w:val="20"/>
              </w:rPr>
              <w:t>iht.</w:t>
            </w:r>
            <w:r w:rsidRPr="00BD5714">
              <w:rPr>
                <w:rFonts w:ascii="Oslo Sans Office" w:hAnsi="Oslo Sans Office"/>
                <w:color w:val="000000" w:themeColor="text1"/>
                <w:szCs w:val="20"/>
              </w:rPr>
              <w:t xml:space="preserve"> NS-EN 397 </w:t>
            </w:r>
            <w:r w:rsidRPr="00BD5714">
              <w:rPr>
                <w:rFonts w:ascii="Oslo Sans Office" w:eastAsia="Times New Roman" w:hAnsi="Oslo Sans Office" w:cs="Segoe UI"/>
                <w:szCs w:val="20"/>
                <w:lang w:eastAsia="nb-NO"/>
              </w:rPr>
              <w:t xml:space="preserve">og standarder for den aktuelle hjelm, som </w:t>
            </w:r>
            <w:proofErr w:type="gramStart"/>
            <w:r w:rsidRPr="00BD5714">
              <w:rPr>
                <w:rFonts w:ascii="Oslo Sans Office" w:eastAsia="Times New Roman" w:hAnsi="Oslo Sans Office" w:cs="Segoe UI"/>
                <w:szCs w:val="20"/>
                <w:lang w:eastAsia="nb-NO"/>
              </w:rPr>
              <w:t>fremgår</w:t>
            </w:r>
            <w:proofErr w:type="gramEnd"/>
            <w:r w:rsidRPr="00BD5714">
              <w:rPr>
                <w:rFonts w:ascii="Oslo Sans Office" w:eastAsia="Times New Roman" w:hAnsi="Oslo Sans Office" w:cs="Segoe UI"/>
                <w:szCs w:val="20"/>
                <w:lang w:eastAsia="nb-NO"/>
              </w:rPr>
              <w:t xml:space="preserve"> i Bilag 3 Pris- og produktskjema.</w:t>
            </w:r>
          </w:p>
          <w:p w14:paraId="0778ECBD" w14:textId="77777777" w:rsidR="00CE518C" w:rsidRPr="00BD5714" w:rsidRDefault="00CE518C" w:rsidP="00365209">
            <w:pPr>
              <w:tabs>
                <w:tab w:val="left" w:pos="2520"/>
              </w:tabs>
              <w:spacing w:after="0"/>
              <w:rPr>
                <w:rFonts w:ascii="Oslo Sans Office" w:hAnsi="Oslo Sans Office"/>
                <w:b/>
                <w:bCs/>
                <w:szCs w:val="20"/>
              </w:rPr>
            </w:pPr>
          </w:p>
        </w:tc>
        <w:tc>
          <w:tcPr>
            <w:tcW w:w="1275" w:type="dxa"/>
          </w:tcPr>
          <w:p w14:paraId="451EBC11" w14:textId="2BA5FA8F" w:rsidR="00CE518C" w:rsidRPr="00BD5714" w:rsidRDefault="00CE518C" w:rsidP="00365209">
            <w:pPr>
              <w:tabs>
                <w:tab w:val="left" w:pos="2520"/>
              </w:tabs>
              <w:spacing w:after="0"/>
              <w:jc w:val="center"/>
              <w:rPr>
                <w:rFonts w:ascii="Oslo Sans Office" w:hAnsi="Oslo Sans Office"/>
                <w:szCs w:val="20"/>
              </w:rPr>
            </w:pPr>
            <w:r w:rsidRPr="00BD5714">
              <w:rPr>
                <w:rFonts w:ascii="Oslo Sans Office" w:hAnsi="Oslo Sans Office"/>
                <w:szCs w:val="20"/>
              </w:rPr>
              <w:t>M</w:t>
            </w:r>
          </w:p>
        </w:tc>
        <w:tc>
          <w:tcPr>
            <w:tcW w:w="993" w:type="dxa"/>
          </w:tcPr>
          <w:p w14:paraId="0DCE3164" w14:textId="77777777" w:rsidR="00CE518C" w:rsidRPr="00BD5714" w:rsidRDefault="00CE518C" w:rsidP="00365209">
            <w:pPr>
              <w:tabs>
                <w:tab w:val="left" w:pos="2520"/>
              </w:tabs>
              <w:spacing w:after="0"/>
              <w:jc w:val="center"/>
              <w:rPr>
                <w:rFonts w:ascii="Oslo Sans Office" w:hAnsi="Oslo Sans Office"/>
                <w:szCs w:val="20"/>
              </w:rPr>
            </w:pPr>
          </w:p>
        </w:tc>
        <w:tc>
          <w:tcPr>
            <w:tcW w:w="1842" w:type="dxa"/>
          </w:tcPr>
          <w:p w14:paraId="599BF11A" w14:textId="77777777" w:rsidR="00CE518C" w:rsidRPr="00BD5714" w:rsidRDefault="00CE518C" w:rsidP="00365209">
            <w:pPr>
              <w:tabs>
                <w:tab w:val="left" w:pos="2520"/>
              </w:tabs>
              <w:spacing w:after="0"/>
              <w:jc w:val="center"/>
              <w:rPr>
                <w:rFonts w:ascii="Oslo Sans Office" w:hAnsi="Oslo Sans Office"/>
                <w:szCs w:val="20"/>
              </w:rPr>
            </w:pPr>
          </w:p>
        </w:tc>
      </w:tr>
      <w:tr w:rsidR="00CE518C" w:rsidRPr="00BD5714" w14:paraId="3F2C8EFA" w14:textId="51237578" w:rsidTr="00CE518C">
        <w:tc>
          <w:tcPr>
            <w:tcW w:w="846" w:type="dxa"/>
          </w:tcPr>
          <w:p w14:paraId="5BEED7E6" w14:textId="0152DC58" w:rsidR="00CE518C" w:rsidRPr="00BD5714" w:rsidRDefault="00CE518C" w:rsidP="00365209">
            <w:pPr>
              <w:tabs>
                <w:tab w:val="left" w:pos="2520"/>
              </w:tabs>
              <w:spacing w:after="0"/>
              <w:rPr>
                <w:rFonts w:ascii="Oslo Sans Office" w:hAnsi="Oslo Sans Office"/>
                <w:szCs w:val="20"/>
              </w:rPr>
            </w:pPr>
            <w:r w:rsidRPr="00BD5714">
              <w:rPr>
                <w:rFonts w:ascii="Oslo Sans Office" w:hAnsi="Oslo Sans Office"/>
                <w:szCs w:val="20"/>
              </w:rPr>
              <w:t>2.4.9</w:t>
            </w:r>
          </w:p>
        </w:tc>
        <w:tc>
          <w:tcPr>
            <w:tcW w:w="4678" w:type="dxa"/>
          </w:tcPr>
          <w:p w14:paraId="54B0C958" w14:textId="77777777" w:rsidR="00CE518C" w:rsidRPr="00BD5714" w:rsidRDefault="00CE518C" w:rsidP="00365209">
            <w:pPr>
              <w:rPr>
                <w:rFonts w:ascii="Oslo Sans Office" w:hAnsi="Oslo Sans Office"/>
                <w:b/>
                <w:bCs/>
                <w:szCs w:val="20"/>
              </w:rPr>
            </w:pPr>
            <w:r w:rsidRPr="00BD5714">
              <w:rPr>
                <w:rFonts w:ascii="Oslo Sans Office" w:hAnsi="Oslo Sans Office"/>
                <w:b/>
                <w:bCs/>
                <w:szCs w:val="20"/>
              </w:rPr>
              <w:t>Hørselvern  </w:t>
            </w:r>
          </w:p>
          <w:p w14:paraId="1A055CD5" w14:textId="16A50B57" w:rsidR="00CE518C" w:rsidRPr="00BD5714" w:rsidRDefault="00CE518C" w:rsidP="00365209">
            <w:pPr>
              <w:rPr>
                <w:rFonts w:ascii="Oslo Sans Office" w:hAnsi="Oslo Sans Office"/>
                <w:b/>
                <w:bCs/>
                <w:szCs w:val="20"/>
              </w:rPr>
            </w:pPr>
            <w:r w:rsidRPr="00BD5714">
              <w:rPr>
                <w:rFonts w:ascii="Oslo Sans Office" w:hAnsi="Oslo Sans Office"/>
                <w:szCs w:val="20"/>
              </w:rPr>
              <w:t>Alle typer hørselvern som tilbys skal være utformet iht. NS-EN 352-serien.</w:t>
            </w:r>
          </w:p>
          <w:p w14:paraId="20460D40" w14:textId="734A6D6F" w:rsidR="00CE518C" w:rsidRPr="00BD5714" w:rsidRDefault="00CE518C" w:rsidP="00365209">
            <w:pPr>
              <w:pStyle w:val="Ingenmellomrom"/>
              <w:rPr>
                <w:rFonts w:ascii="Oslo Sans Office" w:hAnsi="Oslo Sans Office"/>
                <w:color w:val="000000" w:themeColor="text1"/>
                <w:szCs w:val="20"/>
              </w:rPr>
            </w:pPr>
            <w:r w:rsidRPr="00BD5714">
              <w:rPr>
                <w:rFonts w:ascii="Oslo Sans Office" w:hAnsi="Oslo Sans Office"/>
                <w:color w:val="000000" w:themeColor="text1"/>
                <w:szCs w:val="20"/>
              </w:rPr>
              <w:t>Det skal tilbys tre typer hørselvern, til bruk i ulike miljøer:</w:t>
            </w:r>
          </w:p>
          <w:p w14:paraId="2B1A40E9" w14:textId="77668DAA" w:rsidR="00CE518C" w:rsidRPr="00BD5714" w:rsidRDefault="00CE518C" w:rsidP="00365209">
            <w:pPr>
              <w:pStyle w:val="Listeavsnitt"/>
              <w:numPr>
                <w:ilvl w:val="0"/>
                <w:numId w:val="16"/>
              </w:numPr>
              <w:rPr>
                <w:szCs w:val="20"/>
              </w:rPr>
            </w:pPr>
            <w:r w:rsidRPr="00BD5714">
              <w:rPr>
                <w:szCs w:val="20"/>
              </w:rPr>
              <w:t xml:space="preserve">Passivt hørselsvern med middels demping (modeller med </w:t>
            </w:r>
            <w:proofErr w:type="spellStart"/>
            <w:r w:rsidRPr="00BD5714">
              <w:rPr>
                <w:szCs w:val="20"/>
              </w:rPr>
              <w:t>hjelmfeste</w:t>
            </w:r>
            <w:proofErr w:type="spellEnd"/>
            <w:r w:rsidRPr="00BD5714">
              <w:rPr>
                <w:szCs w:val="20"/>
              </w:rPr>
              <w:t>, med nakkebøyle og med hodebøyle)</w:t>
            </w:r>
          </w:p>
          <w:p w14:paraId="101E8CA9" w14:textId="692D7040" w:rsidR="00CE518C" w:rsidRPr="00BD5714" w:rsidRDefault="00CE518C" w:rsidP="00365209">
            <w:pPr>
              <w:pStyle w:val="Listeavsnitt"/>
              <w:numPr>
                <w:ilvl w:val="0"/>
                <w:numId w:val="16"/>
              </w:numPr>
              <w:rPr>
                <w:szCs w:val="20"/>
              </w:rPr>
            </w:pPr>
            <w:r w:rsidRPr="00BD5714">
              <w:rPr>
                <w:szCs w:val="20"/>
              </w:rPr>
              <w:t xml:space="preserve">Elektronisk hørselsvern med to-veis kommunikasjonsradio (modeller med </w:t>
            </w:r>
            <w:proofErr w:type="spellStart"/>
            <w:r w:rsidRPr="00BD5714">
              <w:rPr>
                <w:szCs w:val="20"/>
              </w:rPr>
              <w:t>hjelmfeste</w:t>
            </w:r>
            <w:proofErr w:type="spellEnd"/>
            <w:r w:rsidRPr="00BD5714">
              <w:rPr>
                <w:szCs w:val="20"/>
              </w:rPr>
              <w:t xml:space="preserve"> og med hodebøyle)</w:t>
            </w:r>
          </w:p>
          <w:p w14:paraId="081E1F9E" w14:textId="2BDB03C0" w:rsidR="00CE518C" w:rsidRPr="00BD5714" w:rsidRDefault="00CE518C" w:rsidP="00365209">
            <w:pPr>
              <w:pStyle w:val="Listeavsnitt"/>
              <w:numPr>
                <w:ilvl w:val="0"/>
                <w:numId w:val="16"/>
              </w:numPr>
              <w:rPr>
                <w:szCs w:val="20"/>
              </w:rPr>
            </w:pPr>
            <w:r w:rsidRPr="00BD5714">
              <w:rPr>
                <w:szCs w:val="20"/>
              </w:rPr>
              <w:t xml:space="preserve">Elektronisk hørselsvern med omgivelseslyd, Bluetooth og innebygd mikrofon (modeller med </w:t>
            </w:r>
            <w:proofErr w:type="spellStart"/>
            <w:r w:rsidRPr="00BD5714">
              <w:rPr>
                <w:szCs w:val="20"/>
              </w:rPr>
              <w:t>hjelmfeste</w:t>
            </w:r>
            <w:proofErr w:type="spellEnd"/>
            <w:r w:rsidRPr="00BD5714">
              <w:rPr>
                <w:szCs w:val="20"/>
              </w:rPr>
              <w:t xml:space="preserve"> og med hodebøyle)</w:t>
            </w:r>
          </w:p>
          <w:p w14:paraId="06AFA18E" w14:textId="77777777" w:rsidR="00CE518C" w:rsidRPr="00BD5714" w:rsidRDefault="00CE518C" w:rsidP="00365209">
            <w:pPr>
              <w:pStyle w:val="Listeavsnitt"/>
              <w:spacing w:line="240" w:lineRule="auto"/>
              <w:rPr>
                <w:szCs w:val="20"/>
              </w:rPr>
            </w:pPr>
          </w:p>
          <w:p w14:paraId="74DD8977" w14:textId="1F967F28" w:rsidR="00CE518C" w:rsidRPr="00BD5714" w:rsidRDefault="00CE518C" w:rsidP="00365209">
            <w:pPr>
              <w:rPr>
                <w:rFonts w:ascii="Oslo Sans Office" w:hAnsi="Oslo Sans Office"/>
                <w:b/>
                <w:bCs/>
                <w:szCs w:val="20"/>
              </w:rPr>
            </w:pPr>
            <w:r w:rsidRPr="00BD5714">
              <w:rPr>
                <w:rFonts w:ascii="Oslo Sans Office" w:hAnsi="Oslo Sans Office"/>
                <w:color w:val="000000" w:themeColor="text1"/>
                <w:szCs w:val="20"/>
              </w:rPr>
              <w:t xml:space="preserve">Hørselvern skal være kompatibelt med annet type verneutstyr som tilbys i Bilag 3 Pris- og </w:t>
            </w:r>
            <w:r w:rsidRPr="00BD5714">
              <w:rPr>
                <w:rFonts w:ascii="Oslo Sans Office" w:hAnsi="Oslo Sans Office"/>
                <w:color w:val="000000" w:themeColor="text1"/>
                <w:szCs w:val="20"/>
              </w:rPr>
              <w:lastRenderedPageBreak/>
              <w:t>produktsskjema, herunder hjelm, ansiktsvern og åndedrettsvern.</w:t>
            </w:r>
          </w:p>
        </w:tc>
        <w:tc>
          <w:tcPr>
            <w:tcW w:w="1275" w:type="dxa"/>
          </w:tcPr>
          <w:p w14:paraId="71EF7E2F" w14:textId="7F06E809" w:rsidR="00CE518C" w:rsidRPr="00BD5714" w:rsidRDefault="00CE518C" w:rsidP="00365209">
            <w:pPr>
              <w:tabs>
                <w:tab w:val="left" w:pos="2520"/>
              </w:tabs>
              <w:spacing w:after="0"/>
              <w:jc w:val="center"/>
              <w:rPr>
                <w:rFonts w:ascii="Oslo Sans Office" w:hAnsi="Oslo Sans Office"/>
                <w:szCs w:val="20"/>
              </w:rPr>
            </w:pPr>
            <w:r w:rsidRPr="00BD5714">
              <w:rPr>
                <w:rFonts w:ascii="Oslo Sans Office" w:hAnsi="Oslo Sans Office"/>
                <w:szCs w:val="20"/>
              </w:rPr>
              <w:lastRenderedPageBreak/>
              <w:t>M</w:t>
            </w:r>
          </w:p>
        </w:tc>
        <w:tc>
          <w:tcPr>
            <w:tcW w:w="993" w:type="dxa"/>
          </w:tcPr>
          <w:p w14:paraId="173F3721" w14:textId="77777777" w:rsidR="00CE518C" w:rsidRPr="00BD5714" w:rsidRDefault="00CE518C" w:rsidP="00365209">
            <w:pPr>
              <w:tabs>
                <w:tab w:val="left" w:pos="2520"/>
              </w:tabs>
              <w:spacing w:after="0"/>
              <w:jc w:val="center"/>
              <w:rPr>
                <w:rFonts w:ascii="Oslo Sans Office" w:hAnsi="Oslo Sans Office"/>
                <w:szCs w:val="20"/>
              </w:rPr>
            </w:pPr>
          </w:p>
        </w:tc>
        <w:tc>
          <w:tcPr>
            <w:tcW w:w="1842" w:type="dxa"/>
          </w:tcPr>
          <w:p w14:paraId="585E4DF7" w14:textId="77777777" w:rsidR="00CE518C" w:rsidRPr="00BD5714" w:rsidRDefault="00CE518C" w:rsidP="00365209">
            <w:pPr>
              <w:tabs>
                <w:tab w:val="left" w:pos="2520"/>
              </w:tabs>
              <w:spacing w:after="0"/>
              <w:jc w:val="center"/>
              <w:rPr>
                <w:rFonts w:ascii="Oslo Sans Office" w:hAnsi="Oslo Sans Office"/>
                <w:szCs w:val="20"/>
              </w:rPr>
            </w:pPr>
          </w:p>
        </w:tc>
      </w:tr>
      <w:tr w:rsidR="00CE518C" w:rsidRPr="00BD5714" w14:paraId="2D17AA7C" w14:textId="40593CDB" w:rsidTr="00CE518C">
        <w:tc>
          <w:tcPr>
            <w:tcW w:w="846" w:type="dxa"/>
          </w:tcPr>
          <w:p w14:paraId="73C6E280" w14:textId="250E4176" w:rsidR="00CE518C" w:rsidRPr="00BD5714" w:rsidRDefault="00CE518C" w:rsidP="00365209">
            <w:pPr>
              <w:tabs>
                <w:tab w:val="left" w:pos="2520"/>
              </w:tabs>
              <w:spacing w:after="0"/>
              <w:rPr>
                <w:rFonts w:ascii="Oslo Sans Office" w:hAnsi="Oslo Sans Office"/>
                <w:szCs w:val="20"/>
              </w:rPr>
            </w:pPr>
            <w:r w:rsidRPr="00BD5714">
              <w:rPr>
                <w:rFonts w:ascii="Oslo Sans Office" w:hAnsi="Oslo Sans Office"/>
                <w:szCs w:val="20"/>
              </w:rPr>
              <w:t>2.4.10</w:t>
            </w:r>
          </w:p>
        </w:tc>
        <w:tc>
          <w:tcPr>
            <w:tcW w:w="4678" w:type="dxa"/>
          </w:tcPr>
          <w:p w14:paraId="6C6916EB" w14:textId="6B98B2D9" w:rsidR="00CE518C" w:rsidRPr="00BD5714" w:rsidRDefault="00CE518C" w:rsidP="00FB4133">
            <w:pPr>
              <w:rPr>
                <w:rFonts w:ascii="Oslo Sans Office" w:hAnsi="Oslo Sans Office"/>
                <w:color w:val="000000" w:themeColor="text1"/>
                <w:szCs w:val="20"/>
              </w:rPr>
            </w:pPr>
            <w:r w:rsidRPr="00BD5714">
              <w:rPr>
                <w:rFonts w:ascii="Oslo Sans Office" w:hAnsi="Oslo Sans Office"/>
                <w:b/>
                <w:bCs/>
                <w:color w:val="000000" w:themeColor="text1"/>
                <w:szCs w:val="20"/>
              </w:rPr>
              <w:t>Engangsdresser</w:t>
            </w:r>
            <w:r w:rsidRPr="00BD5714">
              <w:rPr>
                <w:rFonts w:ascii="Oslo Sans Office" w:hAnsi="Oslo Sans Office"/>
                <w:color w:val="000000" w:themeColor="text1"/>
                <w:szCs w:val="20"/>
              </w:rPr>
              <w:t> </w:t>
            </w:r>
          </w:p>
          <w:p w14:paraId="71046DB8" w14:textId="16067C27" w:rsidR="00CE518C" w:rsidRPr="00BD5714" w:rsidRDefault="00CE518C" w:rsidP="00FB4133">
            <w:pPr>
              <w:rPr>
                <w:rFonts w:ascii="Oslo Sans Office" w:hAnsi="Oslo Sans Office"/>
                <w:color w:val="000000" w:themeColor="text1"/>
                <w:szCs w:val="20"/>
              </w:rPr>
            </w:pPr>
            <w:r w:rsidRPr="00BD5714">
              <w:rPr>
                <w:rFonts w:ascii="Oslo Sans Office" w:hAnsi="Oslo Sans Office"/>
                <w:color w:val="000000" w:themeColor="text1"/>
                <w:szCs w:val="20"/>
              </w:rPr>
              <w:t xml:space="preserve">Det skal tilbys følgende engangs vernedresser til beskyttelse mot smitte iht. NS-EN 14126 </w:t>
            </w:r>
          </w:p>
          <w:p w14:paraId="64DF5AF6" w14:textId="77777777" w:rsidR="00CE518C" w:rsidRPr="00BD5714" w:rsidRDefault="00CE518C" w:rsidP="00FB4133">
            <w:pPr>
              <w:pStyle w:val="Listeavsnitt"/>
              <w:numPr>
                <w:ilvl w:val="0"/>
                <w:numId w:val="21"/>
              </w:numPr>
              <w:rPr>
                <w:color w:val="000000" w:themeColor="text1"/>
                <w:szCs w:val="20"/>
              </w:rPr>
            </w:pPr>
            <w:r w:rsidRPr="00BD5714">
              <w:rPr>
                <w:color w:val="000000" w:themeColor="text1"/>
                <w:szCs w:val="20"/>
              </w:rPr>
              <w:t>type 4B (sprut og aerosoler)</w:t>
            </w:r>
          </w:p>
          <w:p w14:paraId="1787771A" w14:textId="7067B70B" w:rsidR="00CE518C" w:rsidRPr="00BD5714" w:rsidRDefault="00CE518C" w:rsidP="00FB4133">
            <w:pPr>
              <w:pStyle w:val="Listeavsnitt"/>
              <w:numPr>
                <w:ilvl w:val="0"/>
                <w:numId w:val="21"/>
              </w:numPr>
              <w:rPr>
                <w:color w:val="000000" w:themeColor="text1"/>
                <w:szCs w:val="20"/>
              </w:rPr>
            </w:pPr>
            <w:r w:rsidRPr="00BD5714">
              <w:rPr>
                <w:color w:val="000000" w:themeColor="text1"/>
                <w:szCs w:val="20"/>
              </w:rPr>
              <w:t>type 5B (partikler/aerosoler «tørr» eksponering)</w:t>
            </w:r>
          </w:p>
          <w:p w14:paraId="796C1509" w14:textId="77777777" w:rsidR="00CE518C" w:rsidRPr="00BD5714" w:rsidRDefault="00CE518C" w:rsidP="00FB4133">
            <w:pPr>
              <w:pStyle w:val="Listeavsnitt"/>
              <w:rPr>
                <w:color w:val="000000" w:themeColor="text1"/>
                <w:szCs w:val="20"/>
              </w:rPr>
            </w:pPr>
          </w:p>
          <w:p w14:paraId="73807B52" w14:textId="430B922E" w:rsidR="00CE518C" w:rsidRPr="00BD5714" w:rsidRDefault="00CE518C" w:rsidP="00FB4133">
            <w:pPr>
              <w:rPr>
                <w:rFonts w:ascii="Oslo Sans Office" w:hAnsi="Oslo Sans Office"/>
                <w:color w:val="000000" w:themeColor="text1"/>
                <w:szCs w:val="20"/>
              </w:rPr>
            </w:pPr>
            <w:r w:rsidRPr="00BD5714">
              <w:rPr>
                <w:rFonts w:ascii="Oslo Sans Office" w:hAnsi="Oslo Sans Office"/>
                <w:color w:val="000000" w:themeColor="text1"/>
                <w:szCs w:val="20"/>
              </w:rPr>
              <w:t xml:space="preserve">Engangsdresser som tilbys skal være utformet i henhold til krav i Pris- og produksskjema. </w:t>
            </w:r>
          </w:p>
          <w:p w14:paraId="2FEC3EAA" w14:textId="42055933" w:rsidR="00CE518C" w:rsidRPr="00BD5714" w:rsidRDefault="00CE518C" w:rsidP="00AC00A2">
            <w:pPr>
              <w:rPr>
                <w:rFonts w:ascii="Oslo Sans Office" w:hAnsi="Oslo Sans Office"/>
                <w:color w:val="000000" w:themeColor="text1"/>
                <w:szCs w:val="20"/>
              </w:rPr>
            </w:pPr>
            <w:r w:rsidRPr="00BD5714">
              <w:rPr>
                <w:rFonts w:ascii="Oslo Sans Office" w:hAnsi="Oslo Sans Office"/>
                <w:color w:val="000000" w:themeColor="text1"/>
                <w:szCs w:val="20"/>
              </w:rPr>
              <w:t>Engangsdressene skal ha tilstrekkelig robusthet, herunder god rivestyrke samt motstand mot fukt og søl. Dressene skal være tilstrekkelig pustende og komfortable i bruk.</w:t>
            </w:r>
          </w:p>
        </w:tc>
        <w:tc>
          <w:tcPr>
            <w:tcW w:w="1275" w:type="dxa"/>
          </w:tcPr>
          <w:p w14:paraId="152CC478" w14:textId="59957480" w:rsidR="00CE518C" w:rsidRPr="00BD5714" w:rsidRDefault="00CE518C" w:rsidP="00365209">
            <w:pPr>
              <w:tabs>
                <w:tab w:val="left" w:pos="2520"/>
              </w:tabs>
              <w:spacing w:after="0"/>
              <w:jc w:val="center"/>
              <w:rPr>
                <w:rFonts w:ascii="Oslo Sans Office" w:hAnsi="Oslo Sans Office"/>
                <w:szCs w:val="20"/>
              </w:rPr>
            </w:pPr>
            <w:r w:rsidRPr="00BD5714">
              <w:rPr>
                <w:rFonts w:ascii="Oslo Sans Office" w:hAnsi="Oslo Sans Office"/>
                <w:szCs w:val="20"/>
              </w:rPr>
              <w:t>M</w:t>
            </w:r>
          </w:p>
        </w:tc>
        <w:tc>
          <w:tcPr>
            <w:tcW w:w="993" w:type="dxa"/>
          </w:tcPr>
          <w:p w14:paraId="6D7B25E2" w14:textId="77777777" w:rsidR="00CE518C" w:rsidRPr="00BD5714" w:rsidRDefault="00CE518C" w:rsidP="00365209">
            <w:pPr>
              <w:tabs>
                <w:tab w:val="left" w:pos="2520"/>
              </w:tabs>
              <w:spacing w:after="0"/>
              <w:jc w:val="center"/>
              <w:rPr>
                <w:rFonts w:ascii="Oslo Sans Office" w:hAnsi="Oslo Sans Office"/>
                <w:szCs w:val="20"/>
              </w:rPr>
            </w:pPr>
          </w:p>
        </w:tc>
        <w:tc>
          <w:tcPr>
            <w:tcW w:w="1842" w:type="dxa"/>
          </w:tcPr>
          <w:p w14:paraId="3A8077A0" w14:textId="77777777" w:rsidR="00CE518C" w:rsidRPr="00BD5714" w:rsidRDefault="00CE518C" w:rsidP="00365209">
            <w:pPr>
              <w:tabs>
                <w:tab w:val="left" w:pos="2520"/>
              </w:tabs>
              <w:spacing w:after="0"/>
              <w:jc w:val="center"/>
              <w:rPr>
                <w:rFonts w:ascii="Oslo Sans Office" w:hAnsi="Oslo Sans Office"/>
                <w:szCs w:val="20"/>
              </w:rPr>
            </w:pPr>
          </w:p>
        </w:tc>
      </w:tr>
      <w:tr w:rsidR="00CE518C" w:rsidRPr="00BD5714" w14:paraId="28D3F6BB" w14:textId="12EE3134" w:rsidTr="00CE518C">
        <w:tc>
          <w:tcPr>
            <w:tcW w:w="846" w:type="dxa"/>
          </w:tcPr>
          <w:p w14:paraId="49288098" w14:textId="1D4D6128" w:rsidR="00CE518C" w:rsidRPr="00BD5714" w:rsidRDefault="00CE518C" w:rsidP="00CB3637">
            <w:pPr>
              <w:tabs>
                <w:tab w:val="left" w:pos="2520"/>
              </w:tabs>
              <w:spacing w:after="0"/>
              <w:rPr>
                <w:rFonts w:ascii="Oslo Sans Office" w:hAnsi="Oslo Sans Office"/>
                <w:szCs w:val="20"/>
              </w:rPr>
            </w:pPr>
            <w:r w:rsidRPr="00BD5714">
              <w:rPr>
                <w:rFonts w:ascii="Oslo Sans Office" w:hAnsi="Oslo Sans Office"/>
                <w:szCs w:val="20"/>
              </w:rPr>
              <w:t>2.4.11</w:t>
            </w:r>
          </w:p>
        </w:tc>
        <w:tc>
          <w:tcPr>
            <w:tcW w:w="4678" w:type="dxa"/>
          </w:tcPr>
          <w:p w14:paraId="464159E8" w14:textId="77777777" w:rsidR="00CE518C" w:rsidRPr="00BD5714" w:rsidRDefault="00CE518C" w:rsidP="00CB3637">
            <w:pPr>
              <w:rPr>
                <w:rFonts w:ascii="Oslo Sans Office" w:hAnsi="Oslo Sans Office"/>
                <w:b/>
                <w:bCs/>
                <w:szCs w:val="20"/>
              </w:rPr>
            </w:pPr>
            <w:r w:rsidRPr="00BD5714">
              <w:rPr>
                <w:rFonts w:ascii="Oslo Sans Office" w:hAnsi="Oslo Sans Office"/>
                <w:b/>
                <w:bCs/>
                <w:szCs w:val="20"/>
              </w:rPr>
              <w:t>Hansker</w:t>
            </w:r>
          </w:p>
          <w:p w14:paraId="31DA1299" w14:textId="3FC8CCA5" w:rsidR="00CE518C" w:rsidRPr="00BD5714" w:rsidRDefault="00CE518C" w:rsidP="00CB3637">
            <w:pPr>
              <w:rPr>
                <w:rFonts w:ascii="Oslo Sans Office" w:hAnsi="Oslo Sans Office"/>
                <w:szCs w:val="20"/>
              </w:rPr>
            </w:pPr>
            <w:r w:rsidRPr="00BD5714">
              <w:rPr>
                <w:rFonts w:ascii="Oslo Sans Office" w:hAnsi="Oslo Sans Office"/>
                <w:szCs w:val="20"/>
              </w:rPr>
              <w:t xml:space="preserve">Hanskene skal være utformet iht. EN 420/EN ISO 21420 og standarder for de aktuelle hansker, som </w:t>
            </w:r>
            <w:proofErr w:type="gramStart"/>
            <w:r w:rsidRPr="00BD5714">
              <w:rPr>
                <w:rFonts w:ascii="Oslo Sans Office" w:hAnsi="Oslo Sans Office"/>
                <w:szCs w:val="20"/>
              </w:rPr>
              <w:t>fremgår</w:t>
            </w:r>
            <w:proofErr w:type="gramEnd"/>
            <w:r w:rsidRPr="00BD5714">
              <w:rPr>
                <w:rFonts w:ascii="Oslo Sans Office" w:hAnsi="Oslo Sans Office"/>
                <w:szCs w:val="20"/>
              </w:rPr>
              <w:t xml:space="preserve"> i Bilag 3 Pris- og produktskjema.</w:t>
            </w:r>
          </w:p>
        </w:tc>
        <w:tc>
          <w:tcPr>
            <w:tcW w:w="1275" w:type="dxa"/>
          </w:tcPr>
          <w:p w14:paraId="16084715" w14:textId="5DD846C8" w:rsidR="00CE518C" w:rsidRPr="00BD5714" w:rsidRDefault="00CE518C" w:rsidP="00CB3637">
            <w:pPr>
              <w:tabs>
                <w:tab w:val="left" w:pos="2520"/>
              </w:tabs>
              <w:spacing w:after="0"/>
              <w:jc w:val="center"/>
              <w:rPr>
                <w:rFonts w:ascii="Oslo Sans Office" w:hAnsi="Oslo Sans Office"/>
                <w:szCs w:val="20"/>
              </w:rPr>
            </w:pPr>
            <w:r w:rsidRPr="00BD5714">
              <w:rPr>
                <w:rFonts w:ascii="Oslo Sans Office" w:hAnsi="Oslo Sans Office"/>
                <w:szCs w:val="20"/>
              </w:rPr>
              <w:t>M</w:t>
            </w:r>
          </w:p>
        </w:tc>
        <w:tc>
          <w:tcPr>
            <w:tcW w:w="993" w:type="dxa"/>
          </w:tcPr>
          <w:p w14:paraId="571509B8" w14:textId="77777777" w:rsidR="00CE518C" w:rsidRPr="00BD5714" w:rsidRDefault="00CE518C" w:rsidP="00CB3637">
            <w:pPr>
              <w:tabs>
                <w:tab w:val="left" w:pos="2520"/>
              </w:tabs>
              <w:spacing w:after="0"/>
              <w:jc w:val="center"/>
              <w:rPr>
                <w:rFonts w:ascii="Oslo Sans Office" w:hAnsi="Oslo Sans Office"/>
                <w:szCs w:val="20"/>
              </w:rPr>
            </w:pPr>
          </w:p>
        </w:tc>
        <w:tc>
          <w:tcPr>
            <w:tcW w:w="1842" w:type="dxa"/>
          </w:tcPr>
          <w:p w14:paraId="56E25927" w14:textId="77777777" w:rsidR="00CE518C" w:rsidRPr="00BD5714" w:rsidRDefault="00CE518C" w:rsidP="00CB3637">
            <w:pPr>
              <w:tabs>
                <w:tab w:val="left" w:pos="2520"/>
              </w:tabs>
              <w:spacing w:after="0"/>
              <w:jc w:val="center"/>
              <w:rPr>
                <w:rFonts w:ascii="Oslo Sans Office" w:hAnsi="Oslo Sans Office"/>
                <w:szCs w:val="20"/>
              </w:rPr>
            </w:pPr>
          </w:p>
        </w:tc>
      </w:tr>
      <w:tr w:rsidR="00CE518C" w:rsidRPr="00BD5714" w14:paraId="0679EA56" w14:textId="38CDC9BF" w:rsidTr="00CE518C">
        <w:tc>
          <w:tcPr>
            <w:tcW w:w="846" w:type="dxa"/>
          </w:tcPr>
          <w:p w14:paraId="499BC4CE" w14:textId="3A0C2C9B" w:rsidR="00CE518C" w:rsidRPr="00BD5714" w:rsidRDefault="00CE518C" w:rsidP="00365209">
            <w:pPr>
              <w:tabs>
                <w:tab w:val="left" w:pos="2520"/>
              </w:tabs>
              <w:spacing w:after="0"/>
              <w:rPr>
                <w:rFonts w:ascii="Oslo Sans Office" w:hAnsi="Oslo Sans Office"/>
                <w:szCs w:val="20"/>
              </w:rPr>
            </w:pPr>
            <w:r w:rsidRPr="00BD5714">
              <w:rPr>
                <w:rFonts w:ascii="Oslo Sans Office" w:hAnsi="Oslo Sans Office"/>
                <w:szCs w:val="20"/>
              </w:rPr>
              <w:t>2.4.12</w:t>
            </w:r>
          </w:p>
        </w:tc>
        <w:tc>
          <w:tcPr>
            <w:tcW w:w="4678" w:type="dxa"/>
          </w:tcPr>
          <w:p w14:paraId="1ECD28E1" w14:textId="77777777" w:rsidR="00CE518C" w:rsidRPr="00BD5714" w:rsidRDefault="00CE518C" w:rsidP="00365209">
            <w:pPr>
              <w:rPr>
                <w:rFonts w:ascii="Oslo Sans Office" w:hAnsi="Oslo Sans Office"/>
                <w:b/>
                <w:bCs/>
                <w:szCs w:val="20"/>
              </w:rPr>
            </w:pPr>
            <w:r w:rsidRPr="00BD5714">
              <w:rPr>
                <w:rFonts w:ascii="Oslo Sans Office" w:hAnsi="Oslo Sans Office"/>
                <w:b/>
                <w:bCs/>
                <w:szCs w:val="20"/>
              </w:rPr>
              <w:t>Vernesko</w:t>
            </w:r>
          </w:p>
          <w:p w14:paraId="03B12C68" w14:textId="03C7B090" w:rsidR="00CE518C" w:rsidRPr="00BD5714" w:rsidRDefault="00CE518C" w:rsidP="00365209">
            <w:pPr>
              <w:rPr>
                <w:rFonts w:ascii="Oslo Sans Office" w:hAnsi="Oslo Sans Office"/>
                <w:szCs w:val="20"/>
              </w:rPr>
            </w:pPr>
            <w:r w:rsidRPr="00BD5714">
              <w:rPr>
                <w:rFonts w:ascii="Oslo Sans Office" w:hAnsi="Oslo Sans Office"/>
                <w:szCs w:val="20"/>
              </w:rPr>
              <w:t>Vernesko som tilbys, skal være testet iht. NS-EN ISO 20344 og skal oppfylle krav iht. NS-EN ISO 20345.</w:t>
            </w:r>
          </w:p>
          <w:p w14:paraId="77D9E64E" w14:textId="1EA3F901" w:rsidR="00CE518C" w:rsidRPr="00BD5714" w:rsidRDefault="00CE518C" w:rsidP="00365209">
            <w:pPr>
              <w:rPr>
                <w:rFonts w:ascii="Oslo Sans Office" w:hAnsi="Oslo Sans Office"/>
                <w:b/>
                <w:bCs/>
                <w:szCs w:val="20"/>
              </w:rPr>
            </w:pPr>
            <w:r w:rsidRPr="00BD5714">
              <w:rPr>
                <w:rFonts w:ascii="Oslo Sans Office" w:hAnsi="Oslo Sans Office"/>
                <w:szCs w:val="20"/>
              </w:rPr>
              <w:t>Vinterstøvler og vintergummistøvler skal være foret med isolerende faktor ned til minus 20°C.</w:t>
            </w:r>
          </w:p>
        </w:tc>
        <w:tc>
          <w:tcPr>
            <w:tcW w:w="1275" w:type="dxa"/>
          </w:tcPr>
          <w:p w14:paraId="7D652582" w14:textId="390A7772" w:rsidR="00CE518C" w:rsidRPr="00BD5714" w:rsidRDefault="00CE518C" w:rsidP="00365209">
            <w:pPr>
              <w:tabs>
                <w:tab w:val="left" w:pos="2520"/>
              </w:tabs>
              <w:spacing w:after="0"/>
              <w:jc w:val="center"/>
              <w:rPr>
                <w:rFonts w:ascii="Oslo Sans Office" w:hAnsi="Oslo Sans Office"/>
                <w:szCs w:val="20"/>
              </w:rPr>
            </w:pPr>
            <w:r w:rsidRPr="00BD5714">
              <w:rPr>
                <w:rFonts w:ascii="Oslo Sans Office" w:hAnsi="Oslo Sans Office"/>
                <w:szCs w:val="20"/>
              </w:rPr>
              <w:t>M</w:t>
            </w:r>
          </w:p>
        </w:tc>
        <w:tc>
          <w:tcPr>
            <w:tcW w:w="993" w:type="dxa"/>
          </w:tcPr>
          <w:p w14:paraId="6E752C09" w14:textId="77777777" w:rsidR="00CE518C" w:rsidRPr="00BD5714" w:rsidRDefault="00CE518C" w:rsidP="00365209">
            <w:pPr>
              <w:tabs>
                <w:tab w:val="left" w:pos="2520"/>
              </w:tabs>
              <w:spacing w:after="0"/>
              <w:jc w:val="center"/>
              <w:rPr>
                <w:rFonts w:ascii="Oslo Sans Office" w:hAnsi="Oslo Sans Office"/>
                <w:szCs w:val="20"/>
              </w:rPr>
            </w:pPr>
          </w:p>
        </w:tc>
        <w:tc>
          <w:tcPr>
            <w:tcW w:w="1842" w:type="dxa"/>
          </w:tcPr>
          <w:p w14:paraId="49C17456" w14:textId="77777777" w:rsidR="00CE518C" w:rsidRPr="00BD5714" w:rsidRDefault="00CE518C" w:rsidP="00365209">
            <w:pPr>
              <w:tabs>
                <w:tab w:val="left" w:pos="2520"/>
              </w:tabs>
              <w:spacing w:after="0"/>
              <w:jc w:val="center"/>
              <w:rPr>
                <w:rFonts w:ascii="Oslo Sans Office" w:hAnsi="Oslo Sans Office"/>
                <w:szCs w:val="20"/>
              </w:rPr>
            </w:pPr>
          </w:p>
        </w:tc>
      </w:tr>
      <w:tr w:rsidR="00CE518C" w:rsidRPr="00BD5714" w14:paraId="302E6095" w14:textId="0006A7F9" w:rsidTr="00CE518C">
        <w:tc>
          <w:tcPr>
            <w:tcW w:w="846" w:type="dxa"/>
          </w:tcPr>
          <w:p w14:paraId="0BC8FE30" w14:textId="353BFE78" w:rsidR="00CE518C" w:rsidRPr="00BD5714" w:rsidRDefault="00CE518C" w:rsidP="00365209">
            <w:pPr>
              <w:tabs>
                <w:tab w:val="left" w:pos="2520"/>
              </w:tabs>
              <w:spacing w:after="0"/>
              <w:rPr>
                <w:rFonts w:ascii="Oslo Sans Office" w:hAnsi="Oslo Sans Office"/>
                <w:color w:val="000000" w:themeColor="text1"/>
                <w:szCs w:val="20"/>
              </w:rPr>
            </w:pPr>
            <w:r w:rsidRPr="00BD5714">
              <w:rPr>
                <w:rFonts w:ascii="Oslo Sans Office" w:hAnsi="Oslo Sans Office"/>
                <w:color w:val="000000" w:themeColor="text1"/>
                <w:szCs w:val="20"/>
              </w:rPr>
              <w:t>2.4.13</w:t>
            </w:r>
          </w:p>
        </w:tc>
        <w:tc>
          <w:tcPr>
            <w:tcW w:w="4678" w:type="dxa"/>
          </w:tcPr>
          <w:p w14:paraId="16056C26" w14:textId="0588D664" w:rsidR="00CE518C" w:rsidRDefault="00CE518C" w:rsidP="00365209">
            <w:pPr>
              <w:tabs>
                <w:tab w:val="left" w:pos="2520"/>
              </w:tabs>
              <w:spacing w:after="0"/>
              <w:rPr>
                <w:rFonts w:ascii="Oslo Sans Office" w:hAnsi="Oslo Sans Office"/>
                <w:b/>
                <w:bCs/>
                <w:iCs/>
                <w:color w:val="000000" w:themeColor="text1"/>
                <w:szCs w:val="20"/>
              </w:rPr>
            </w:pPr>
            <w:r w:rsidRPr="00BD5714">
              <w:rPr>
                <w:rFonts w:ascii="Oslo Sans Office" w:hAnsi="Oslo Sans Office"/>
                <w:b/>
                <w:bCs/>
                <w:color w:val="000000" w:themeColor="text1"/>
                <w:szCs w:val="20"/>
              </w:rPr>
              <w:t>Søm</w:t>
            </w:r>
            <w:r w:rsidRPr="00BD5714">
              <w:rPr>
                <w:rFonts w:ascii="Oslo Sans Office" w:hAnsi="Oslo Sans Office"/>
                <w:b/>
                <w:bCs/>
                <w:iCs/>
                <w:color w:val="000000" w:themeColor="text1"/>
                <w:szCs w:val="20"/>
              </w:rPr>
              <w:t xml:space="preserve"> og reparasjon</w:t>
            </w:r>
          </w:p>
          <w:p w14:paraId="0400A8F8" w14:textId="77777777" w:rsidR="00CE518C" w:rsidRPr="00BD5714" w:rsidRDefault="00CE518C" w:rsidP="00365209">
            <w:pPr>
              <w:tabs>
                <w:tab w:val="left" w:pos="2520"/>
              </w:tabs>
              <w:spacing w:after="0"/>
              <w:rPr>
                <w:rFonts w:ascii="Oslo Sans Office" w:hAnsi="Oslo Sans Office"/>
                <w:b/>
                <w:bCs/>
                <w:iCs/>
                <w:color w:val="000000" w:themeColor="text1"/>
                <w:szCs w:val="20"/>
              </w:rPr>
            </w:pPr>
          </w:p>
          <w:p w14:paraId="29620F96" w14:textId="3708196E" w:rsidR="00CE518C" w:rsidRPr="00BD5714" w:rsidRDefault="00CE518C" w:rsidP="00365209">
            <w:pPr>
              <w:tabs>
                <w:tab w:val="left" w:pos="2520"/>
              </w:tabs>
              <w:spacing w:after="0"/>
              <w:rPr>
                <w:rFonts w:ascii="Oslo Sans Office" w:hAnsi="Oslo Sans Office"/>
                <w:iCs/>
                <w:color w:val="000000" w:themeColor="text1"/>
                <w:szCs w:val="20"/>
              </w:rPr>
            </w:pPr>
            <w:r w:rsidRPr="00BD5714">
              <w:rPr>
                <w:rFonts w:ascii="Oslo Sans Office" w:hAnsi="Oslo Sans Office"/>
                <w:iCs/>
                <w:color w:val="000000" w:themeColor="text1"/>
                <w:szCs w:val="20"/>
              </w:rPr>
              <w:lastRenderedPageBreak/>
              <w:t>Leverandøren skal tilby søm- og reparasjonstjenester til timepris.</w:t>
            </w:r>
          </w:p>
          <w:p w14:paraId="31FCADC8" w14:textId="77777777" w:rsidR="00CE518C" w:rsidRPr="00BD5714" w:rsidRDefault="00CE518C" w:rsidP="00365209">
            <w:pPr>
              <w:tabs>
                <w:tab w:val="left" w:pos="2520"/>
              </w:tabs>
              <w:spacing w:after="0"/>
              <w:rPr>
                <w:rFonts w:ascii="Oslo Sans Office" w:hAnsi="Oslo Sans Office"/>
                <w:iCs/>
                <w:color w:val="000000" w:themeColor="text1"/>
                <w:szCs w:val="20"/>
              </w:rPr>
            </w:pPr>
          </w:p>
          <w:p w14:paraId="45A3A5A7" w14:textId="30BB6CF8" w:rsidR="00CE518C" w:rsidRPr="00BD5714" w:rsidRDefault="00CE518C" w:rsidP="00365209">
            <w:pPr>
              <w:tabs>
                <w:tab w:val="left" w:pos="2520"/>
              </w:tabs>
              <w:spacing w:after="0"/>
              <w:rPr>
                <w:rFonts w:ascii="Oslo Sans Office" w:hAnsi="Oslo Sans Office"/>
                <w:iCs/>
                <w:color w:val="000000" w:themeColor="text1"/>
                <w:szCs w:val="20"/>
              </w:rPr>
            </w:pPr>
            <w:r w:rsidRPr="00BD5714">
              <w:rPr>
                <w:rFonts w:ascii="Oslo Sans Office" w:hAnsi="Oslo Sans Office"/>
                <w:iCs/>
                <w:color w:val="000000" w:themeColor="text1"/>
                <w:szCs w:val="20"/>
              </w:rPr>
              <w:t>Søm- og reparasjonstjenester omfatter tilpasning og reparasjon av arbeidsklær kjøpt gjennom samkjøpsavtalen, samt arbeidsklær Oppdragsgiver har kjøpt før samkjøpsavtalens oppstart.</w:t>
            </w:r>
          </w:p>
          <w:p w14:paraId="577B8782" w14:textId="77777777" w:rsidR="00CE518C" w:rsidRPr="00BD5714" w:rsidRDefault="00CE518C" w:rsidP="00365209">
            <w:pPr>
              <w:tabs>
                <w:tab w:val="left" w:pos="2520"/>
              </w:tabs>
              <w:spacing w:after="0"/>
              <w:rPr>
                <w:rFonts w:ascii="Oslo Sans Office" w:hAnsi="Oslo Sans Office"/>
                <w:iCs/>
                <w:color w:val="000000" w:themeColor="text1"/>
                <w:szCs w:val="20"/>
              </w:rPr>
            </w:pPr>
          </w:p>
          <w:p w14:paraId="7309936A" w14:textId="1D993FE4" w:rsidR="00CE518C" w:rsidRPr="00BD5714" w:rsidRDefault="00CE518C" w:rsidP="00365209">
            <w:pPr>
              <w:spacing w:after="0" w:line="300" w:lineRule="atLeast"/>
              <w:rPr>
                <w:rFonts w:ascii="Oslo Sans Office" w:eastAsia="Times New Roman" w:hAnsi="Oslo Sans Office" w:cs="Segoe UI"/>
                <w:szCs w:val="20"/>
                <w:lang w:eastAsia="nb-NO"/>
              </w:rPr>
            </w:pPr>
            <w:r w:rsidRPr="00BD5714">
              <w:rPr>
                <w:rFonts w:ascii="Oslo Sans Office" w:eastAsia="Times New Roman" w:hAnsi="Oslo Sans Office" w:cs="Segoe UI"/>
                <w:szCs w:val="20"/>
                <w:lang w:eastAsia="nb-NO"/>
              </w:rPr>
              <w:t>Leverandøren skal tilby tilpasning ved omsøm av alle klær i standardstørrelser. For klær utenfor standardstørrelsene skal leverandøren tilby målsøm.</w:t>
            </w:r>
          </w:p>
          <w:p w14:paraId="1DAA3432" w14:textId="51695194" w:rsidR="00CE518C" w:rsidRPr="00BD5714" w:rsidRDefault="00CE518C" w:rsidP="00365209">
            <w:pPr>
              <w:spacing w:after="0" w:line="300" w:lineRule="atLeast"/>
              <w:rPr>
                <w:rFonts w:ascii="Oslo Sans Office" w:eastAsia="Times New Roman" w:hAnsi="Oslo Sans Office" w:cs="Segoe UI"/>
                <w:szCs w:val="20"/>
                <w:lang w:eastAsia="nb-NO"/>
              </w:rPr>
            </w:pPr>
          </w:p>
          <w:p w14:paraId="21E67803" w14:textId="46191779" w:rsidR="00CE518C" w:rsidRPr="00BD5714" w:rsidRDefault="00CE518C" w:rsidP="00365209">
            <w:pPr>
              <w:tabs>
                <w:tab w:val="left" w:pos="2520"/>
              </w:tabs>
              <w:spacing w:after="0"/>
              <w:rPr>
                <w:rFonts w:ascii="Oslo Sans Office" w:hAnsi="Oslo Sans Office"/>
                <w:iCs/>
                <w:color w:val="000000" w:themeColor="text1"/>
                <w:szCs w:val="20"/>
              </w:rPr>
            </w:pPr>
            <w:r w:rsidRPr="00BD5714">
              <w:rPr>
                <w:rFonts w:ascii="Oslo Sans Office" w:hAnsi="Oslo Sans Office"/>
                <w:iCs/>
                <w:color w:val="000000" w:themeColor="text1"/>
                <w:szCs w:val="20"/>
              </w:rPr>
              <w:t xml:space="preserve">Leverandøren skal sørge for at plaggene tilfredsstiller høyest mulig synlighetsklasse, og minimum synlighetsklasse 1, også etter tilpasning og reparasjon. </w:t>
            </w:r>
          </w:p>
          <w:p w14:paraId="2196CCF4" w14:textId="77777777" w:rsidR="00CE518C" w:rsidRPr="00BD5714" w:rsidRDefault="00CE518C" w:rsidP="00365209">
            <w:pPr>
              <w:tabs>
                <w:tab w:val="left" w:pos="2520"/>
              </w:tabs>
              <w:spacing w:after="0"/>
              <w:rPr>
                <w:rFonts w:ascii="Oslo Sans Office" w:hAnsi="Oslo Sans Office"/>
                <w:iCs/>
                <w:color w:val="000000" w:themeColor="text1"/>
                <w:szCs w:val="20"/>
              </w:rPr>
            </w:pPr>
          </w:p>
          <w:p w14:paraId="38EAC724" w14:textId="54919267" w:rsidR="00CE518C" w:rsidRPr="00BD5714" w:rsidRDefault="00CE518C" w:rsidP="00E163C4">
            <w:pPr>
              <w:tabs>
                <w:tab w:val="left" w:pos="2520"/>
              </w:tabs>
              <w:spacing w:after="0"/>
              <w:rPr>
                <w:rFonts w:ascii="Oslo Sans Office" w:hAnsi="Oslo Sans Office"/>
                <w:iCs/>
                <w:color w:val="000000" w:themeColor="text1"/>
                <w:szCs w:val="20"/>
              </w:rPr>
            </w:pPr>
            <w:r w:rsidRPr="00BD5714">
              <w:rPr>
                <w:rFonts w:ascii="Oslo Sans Office" w:hAnsi="Oslo Sans Office"/>
                <w:iCs/>
                <w:color w:val="000000" w:themeColor="text1"/>
                <w:szCs w:val="20"/>
              </w:rPr>
              <w:t>Leverandøren skal etter tilpasning og reparasjon oppgi hvilken synlighetsklasse plagget tilfredsstiller.</w:t>
            </w:r>
          </w:p>
          <w:p w14:paraId="558F6229" w14:textId="77777777" w:rsidR="00CE518C" w:rsidRPr="00BD5714" w:rsidRDefault="00CE518C" w:rsidP="00E163C4">
            <w:pPr>
              <w:tabs>
                <w:tab w:val="left" w:pos="2520"/>
              </w:tabs>
              <w:spacing w:after="0"/>
              <w:rPr>
                <w:rFonts w:ascii="Oslo Sans Office" w:hAnsi="Oslo Sans Office"/>
                <w:iCs/>
                <w:color w:val="000000" w:themeColor="text1"/>
                <w:szCs w:val="20"/>
              </w:rPr>
            </w:pPr>
          </w:p>
          <w:p w14:paraId="4640C54C" w14:textId="38BC91EE" w:rsidR="00CE518C" w:rsidRPr="00BD5714" w:rsidRDefault="00CE518C" w:rsidP="00365209">
            <w:pPr>
              <w:tabs>
                <w:tab w:val="left" w:pos="2520"/>
              </w:tabs>
              <w:spacing w:after="0"/>
              <w:rPr>
                <w:rFonts w:ascii="Oslo Sans Office" w:hAnsi="Oslo Sans Office"/>
                <w:iCs/>
                <w:color w:val="000000" w:themeColor="text1"/>
                <w:szCs w:val="20"/>
              </w:rPr>
            </w:pPr>
            <w:r w:rsidRPr="00BD5714">
              <w:rPr>
                <w:rFonts w:ascii="Oslo Sans Office" w:hAnsi="Oslo Sans Office"/>
                <w:iCs/>
                <w:color w:val="000000" w:themeColor="text1"/>
                <w:szCs w:val="20"/>
              </w:rPr>
              <w:t>Leverandøren skal på forespørsel etter kontraktsinngåelse levere en prisliste for de mest vanlige søm- og reparasjonstjenestene. Prislisten skal være basert på tilbudt timepris, gjennomsnittlig tidsbruk og materialkostnader.</w:t>
            </w:r>
          </w:p>
          <w:p w14:paraId="38CC1D47" w14:textId="35371966" w:rsidR="00CE518C" w:rsidRPr="00BD5714" w:rsidRDefault="00CE518C" w:rsidP="00365209">
            <w:pPr>
              <w:tabs>
                <w:tab w:val="left" w:pos="2520"/>
              </w:tabs>
              <w:spacing w:after="0"/>
              <w:rPr>
                <w:rFonts w:ascii="Oslo Sans Office" w:hAnsi="Oslo Sans Office"/>
                <w:iCs/>
                <w:color w:val="000000" w:themeColor="text1"/>
                <w:szCs w:val="20"/>
              </w:rPr>
            </w:pPr>
            <w:r w:rsidRPr="00BD5714">
              <w:rPr>
                <w:rFonts w:ascii="Oslo Sans Office" w:hAnsi="Oslo Sans Office"/>
                <w:iCs/>
                <w:color w:val="000000" w:themeColor="text1"/>
                <w:szCs w:val="20"/>
              </w:rPr>
              <w:tab/>
            </w:r>
            <w:r w:rsidRPr="00BD5714">
              <w:rPr>
                <w:rFonts w:ascii="Oslo Sans Office" w:hAnsi="Oslo Sans Office"/>
                <w:iCs/>
                <w:color w:val="000000" w:themeColor="text1"/>
                <w:szCs w:val="20"/>
              </w:rPr>
              <w:tab/>
            </w:r>
          </w:p>
        </w:tc>
        <w:tc>
          <w:tcPr>
            <w:tcW w:w="1275" w:type="dxa"/>
          </w:tcPr>
          <w:p w14:paraId="098BFC38" w14:textId="1D1B0C4E" w:rsidR="00CE518C" w:rsidRPr="00BD5714" w:rsidRDefault="00CE518C" w:rsidP="00365209">
            <w:pPr>
              <w:tabs>
                <w:tab w:val="left" w:pos="2520"/>
              </w:tabs>
              <w:spacing w:after="0"/>
              <w:jc w:val="center"/>
              <w:rPr>
                <w:rFonts w:ascii="Oslo Sans Office" w:hAnsi="Oslo Sans Office"/>
                <w:color w:val="000000" w:themeColor="text1"/>
                <w:szCs w:val="20"/>
              </w:rPr>
            </w:pPr>
            <w:r w:rsidRPr="00BD5714">
              <w:rPr>
                <w:rFonts w:ascii="Oslo Sans Office" w:hAnsi="Oslo Sans Office"/>
                <w:iCs/>
                <w:color w:val="000000" w:themeColor="text1"/>
                <w:szCs w:val="20"/>
              </w:rPr>
              <w:lastRenderedPageBreak/>
              <w:t>M</w:t>
            </w:r>
          </w:p>
        </w:tc>
        <w:tc>
          <w:tcPr>
            <w:tcW w:w="993" w:type="dxa"/>
          </w:tcPr>
          <w:p w14:paraId="1780F278" w14:textId="77777777" w:rsidR="00CE518C" w:rsidRPr="00BD5714" w:rsidRDefault="00CE518C" w:rsidP="00365209">
            <w:pPr>
              <w:tabs>
                <w:tab w:val="left" w:pos="2520"/>
              </w:tabs>
              <w:spacing w:after="0"/>
              <w:jc w:val="center"/>
              <w:rPr>
                <w:rFonts w:ascii="Oslo Sans Office" w:hAnsi="Oslo Sans Office"/>
                <w:iCs/>
                <w:color w:val="000000" w:themeColor="text1"/>
                <w:szCs w:val="20"/>
              </w:rPr>
            </w:pPr>
          </w:p>
        </w:tc>
        <w:tc>
          <w:tcPr>
            <w:tcW w:w="1842" w:type="dxa"/>
          </w:tcPr>
          <w:p w14:paraId="1A66A558" w14:textId="77777777" w:rsidR="00CE518C" w:rsidRPr="00BD5714" w:rsidRDefault="00CE518C" w:rsidP="00365209">
            <w:pPr>
              <w:tabs>
                <w:tab w:val="left" w:pos="2520"/>
              </w:tabs>
              <w:spacing w:after="0"/>
              <w:jc w:val="center"/>
              <w:rPr>
                <w:rFonts w:ascii="Oslo Sans Office" w:hAnsi="Oslo Sans Office"/>
                <w:iCs/>
                <w:color w:val="000000" w:themeColor="text1"/>
                <w:szCs w:val="20"/>
              </w:rPr>
            </w:pPr>
          </w:p>
        </w:tc>
      </w:tr>
      <w:tr w:rsidR="00CE518C" w:rsidRPr="00BD5714" w14:paraId="2E989E7A" w14:textId="51BA24E0" w:rsidTr="00CE518C">
        <w:tc>
          <w:tcPr>
            <w:tcW w:w="846" w:type="dxa"/>
          </w:tcPr>
          <w:p w14:paraId="7829B9A9" w14:textId="223EA8BF" w:rsidR="00CE518C" w:rsidRPr="00BD5714" w:rsidRDefault="00CE518C" w:rsidP="00365209">
            <w:pPr>
              <w:tabs>
                <w:tab w:val="left" w:pos="2520"/>
              </w:tabs>
              <w:spacing w:after="0"/>
              <w:rPr>
                <w:rFonts w:ascii="Oslo Sans Office" w:hAnsi="Oslo Sans Office"/>
                <w:color w:val="000000" w:themeColor="text1"/>
                <w:szCs w:val="20"/>
              </w:rPr>
            </w:pPr>
            <w:r w:rsidRPr="00BD5714">
              <w:rPr>
                <w:rFonts w:ascii="Oslo Sans Office" w:hAnsi="Oslo Sans Office"/>
                <w:color w:val="000000" w:themeColor="text1"/>
                <w:szCs w:val="20"/>
              </w:rPr>
              <w:t>2.4.14</w:t>
            </w:r>
          </w:p>
        </w:tc>
        <w:tc>
          <w:tcPr>
            <w:tcW w:w="4678" w:type="dxa"/>
          </w:tcPr>
          <w:p w14:paraId="3ACD5740" w14:textId="77777777" w:rsidR="00CE518C" w:rsidRDefault="00CE518C" w:rsidP="006E55CE">
            <w:pPr>
              <w:tabs>
                <w:tab w:val="left" w:pos="2520"/>
              </w:tabs>
              <w:spacing w:after="0"/>
              <w:rPr>
                <w:rFonts w:ascii="Oslo Sans Office" w:hAnsi="Oslo Sans Office"/>
                <w:b/>
                <w:bCs/>
                <w:color w:val="000000" w:themeColor="text1"/>
                <w:szCs w:val="20"/>
              </w:rPr>
            </w:pPr>
            <w:r w:rsidRPr="00BD5714">
              <w:rPr>
                <w:rFonts w:ascii="Oslo Sans Office" w:hAnsi="Oslo Sans Office"/>
                <w:b/>
                <w:bCs/>
                <w:color w:val="000000" w:themeColor="text1"/>
                <w:szCs w:val="20"/>
              </w:rPr>
              <w:t>Opsjoner</w:t>
            </w:r>
          </w:p>
          <w:p w14:paraId="4C381AFE" w14:textId="77777777" w:rsidR="00CE518C" w:rsidRPr="00BD5714" w:rsidRDefault="00CE518C" w:rsidP="006E55CE">
            <w:pPr>
              <w:tabs>
                <w:tab w:val="left" w:pos="2520"/>
              </w:tabs>
              <w:spacing w:after="0"/>
              <w:rPr>
                <w:rFonts w:ascii="Oslo Sans Office" w:hAnsi="Oslo Sans Office"/>
                <w:b/>
                <w:bCs/>
                <w:color w:val="000000" w:themeColor="text1"/>
                <w:szCs w:val="20"/>
              </w:rPr>
            </w:pPr>
          </w:p>
          <w:p w14:paraId="369F23C7" w14:textId="7DBF34A5" w:rsidR="00CE518C" w:rsidRPr="00BD5714" w:rsidRDefault="00CE518C" w:rsidP="006E55CE">
            <w:pPr>
              <w:tabs>
                <w:tab w:val="left" w:pos="2520"/>
              </w:tabs>
              <w:spacing w:after="0"/>
              <w:rPr>
                <w:rFonts w:ascii="Oslo Sans Office" w:hAnsi="Oslo Sans Office"/>
                <w:color w:val="000000" w:themeColor="text1"/>
                <w:szCs w:val="20"/>
              </w:rPr>
            </w:pPr>
            <w:r w:rsidRPr="00BD5714">
              <w:rPr>
                <w:rFonts w:ascii="Oslo Sans Office" w:hAnsi="Oslo Sans Office"/>
                <w:color w:val="000000" w:themeColor="text1"/>
                <w:szCs w:val="20"/>
              </w:rPr>
              <w:t xml:space="preserve">Leverandøren bes fremlegge produktbeskrivelse med bilde av tilbudte skapløsninger i ulike kapasiteter. </w:t>
            </w:r>
          </w:p>
          <w:p w14:paraId="122C6A1A" w14:textId="77777777" w:rsidR="00CE518C" w:rsidRPr="00BD5714" w:rsidRDefault="00CE518C" w:rsidP="006E55CE">
            <w:pPr>
              <w:tabs>
                <w:tab w:val="left" w:pos="2520"/>
              </w:tabs>
              <w:spacing w:after="0"/>
              <w:rPr>
                <w:rFonts w:ascii="Oslo Sans Office" w:hAnsi="Oslo Sans Office"/>
                <w:color w:val="000000" w:themeColor="text1"/>
                <w:szCs w:val="20"/>
              </w:rPr>
            </w:pPr>
          </w:p>
          <w:p w14:paraId="525A0FB7" w14:textId="1686DB6B" w:rsidR="00CE518C" w:rsidRPr="00BD5714" w:rsidRDefault="00CE518C" w:rsidP="006E55CE">
            <w:pPr>
              <w:tabs>
                <w:tab w:val="left" w:pos="2520"/>
              </w:tabs>
              <w:spacing w:after="0"/>
              <w:rPr>
                <w:rFonts w:ascii="Oslo Sans Office" w:hAnsi="Oslo Sans Office"/>
                <w:color w:val="000000" w:themeColor="text1"/>
                <w:szCs w:val="20"/>
              </w:rPr>
            </w:pPr>
            <w:r w:rsidRPr="00BD5714">
              <w:rPr>
                <w:rFonts w:ascii="Oslo Sans Office" w:hAnsi="Oslo Sans Office"/>
                <w:color w:val="000000" w:themeColor="text1"/>
                <w:szCs w:val="20"/>
              </w:rPr>
              <w:t>Priser skal tilbys som leiepris per måned, med en bindingstid på maksimum 6 måneder.</w:t>
            </w:r>
          </w:p>
          <w:p w14:paraId="73C480CD" w14:textId="50C70806" w:rsidR="00CE518C" w:rsidRPr="00BD5714" w:rsidRDefault="00CE518C" w:rsidP="006E55CE">
            <w:pPr>
              <w:tabs>
                <w:tab w:val="left" w:pos="2520"/>
              </w:tabs>
              <w:spacing w:after="0"/>
              <w:rPr>
                <w:rFonts w:ascii="Oslo Sans Office" w:hAnsi="Oslo Sans Office"/>
                <w:b/>
                <w:bCs/>
                <w:color w:val="000000" w:themeColor="text1"/>
                <w:szCs w:val="20"/>
              </w:rPr>
            </w:pPr>
          </w:p>
        </w:tc>
        <w:tc>
          <w:tcPr>
            <w:tcW w:w="1275" w:type="dxa"/>
          </w:tcPr>
          <w:p w14:paraId="548E34C7" w14:textId="745C2441" w:rsidR="00CE518C" w:rsidRPr="00BD5714" w:rsidRDefault="00CE518C" w:rsidP="00365209">
            <w:pPr>
              <w:tabs>
                <w:tab w:val="left" w:pos="2520"/>
              </w:tabs>
              <w:spacing w:after="0"/>
              <w:jc w:val="center"/>
              <w:rPr>
                <w:rFonts w:ascii="Oslo Sans Office" w:hAnsi="Oslo Sans Office"/>
                <w:iCs/>
                <w:color w:val="000000" w:themeColor="text1"/>
                <w:szCs w:val="20"/>
              </w:rPr>
            </w:pPr>
            <w:r w:rsidRPr="00BD5714">
              <w:rPr>
                <w:rFonts w:ascii="Oslo Sans Office" w:hAnsi="Oslo Sans Office"/>
                <w:iCs/>
                <w:color w:val="000000" w:themeColor="text1"/>
                <w:szCs w:val="20"/>
              </w:rPr>
              <w:t>O</w:t>
            </w:r>
          </w:p>
        </w:tc>
        <w:tc>
          <w:tcPr>
            <w:tcW w:w="993" w:type="dxa"/>
          </w:tcPr>
          <w:p w14:paraId="41CAE704" w14:textId="77777777" w:rsidR="00CE518C" w:rsidRPr="00BD5714" w:rsidRDefault="00CE518C" w:rsidP="00365209">
            <w:pPr>
              <w:tabs>
                <w:tab w:val="left" w:pos="2520"/>
              </w:tabs>
              <w:spacing w:after="0"/>
              <w:jc w:val="center"/>
              <w:rPr>
                <w:rFonts w:ascii="Oslo Sans Office" w:hAnsi="Oslo Sans Office"/>
                <w:iCs/>
                <w:color w:val="000000" w:themeColor="text1"/>
                <w:szCs w:val="20"/>
              </w:rPr>
            </w:pPr>
          </w:p>
        </w:tc>
        <w:tc>
          <w:tcPr>
            <w:tcW w:w="1842" w:type="dxa"/>
          </w:tcPr>
          <w:p w14:paraId="6D258402" w14:textId="77777777" w:rsidR="00CE518C" w:rsidRPr="00BD5714" w:rsidRDefault="00CE518C" w:rsidP="00365209">
            <w:pPr>
              <w:tabs>
                <w:tab w:val="left" w:pos="2520"/>
              </w:tabs>
              <w:spacing w:after="0"/>
              <w:jc w:val="center"/>
              <w:rPr>
                <w:rFonts w:ascii="Oslo Sans Office" w:hAnsi="Oslo Sans Office"/>
                <w:iCs/>
                <w:color w:val="000000" w:themeColor="text1"/>
                <w:szCs w:val="20"/>
              </w:rPr>
            </w:pPr>
          </w:p>
        </w:tc>
      </w:tr>
    </w:tbl>
    <w:p w14:paraId="2C5D39D9" w14:textId="5A75C704" w:rsidR="003B224F" w:rsidRPr="002625ED" w:rsidRDefault="003B224F" w:rsidP="00A33E63">
      <w:pPr>
        <w:tabs>
          <w:tab w:val="left" w:pos="2520"/>
        </w:tabs>
        <w:spacing w:after="0"/>
        <w:rPr>
          <w:rFonts w:ascii="Oslo Sans Office" w:hAnsi="Oslo Sans Office"/>
          <w:szCs w:val="20"/>
        </w:rPr>
      </w:pPr>
    </w:p>
    <w:p w14:paraId="2122DA55" w14:textId="77777777" w:rsidR="00F951B7" w:rsidRDefault="00F951B7" w:rsidP="0085234A">
      <w:pPr>
        <w:keepNext/>
        <w:spacing w:after="0" w:line="240" w:lineRule="auto"/>
        <w:ind w:left="720" w:hanging="720"/>
        <w:outlineLvl w:val="2"/>
        <w:rPr>
          <w:rFonts w:ascii="Oslo Sans Office" w:eastAsiaTheme="majorEastAsia" w:hAnsi="Oslo Sans Office" w:cs="Times New Roman"/>
          <w:b/>
          <w:bCs/>
          <w:sz w:val="24"/>
          <w:szCs w:val="24"/>
        </w:rPr>
      </w:pPr>
      <w:bookmarkStart w:id="11" w:name="_Toc238723724"/>
      <w:r w:rsidRPr="0085234A">
        <w:rPr>
          <w:rFonts w:ascii="Oslo Sans Office" w:eastAsiaTheme="majorEastAsia" w:hAnsi="Oslo Sans Office" w:cs="Times New Roman"/>
          <w:b/>
          <w:bCs/>
          <w:sz w:val="24"/>
          <w:szCs w:val="24"/>
        </w:rPr>
        <w:t>2.5 Minimumskrav til klima og miljøhensyn</w:t>
      </w:r>
      <w:bookmarkEnd w:id="11"/>
    </w:p>
    <w:p w14:paraId="49FA1D13" w14:textId="77777777" w:rsidR="0085234A" w:rsidRPr="0085234A" w:rsidRDefault="0085234A" w:rsidP="0085234A">
      <w:pPr>
        <w:keepNext/>
        <w:spacing w:after="0" w:line="240" w:lineRule="auto"/>
        <w:ind w:left="720" w:hanging="720"/>
        <w:outlineLvl w:val="2"/>
        <w:rPr>
          <w:rFonts w:ascii="Oslo Sans Office" w:eastAsiaTheme="majorEastAsia" w:hAnsi="Oslo Sans Office" w:cs="Times New Roman"/>
          <w:b/>
          <w:bCs/>
          <w:sz w:val="24"/>
          <w:szCs w:val="24"/>
        </w:rPr>
      </w:pPr>
    </w:p>
    <w:tbl>
      <w:tblPr>
        <w:tblStyle w:val="Tabellrutenett"/>
        <w:tblW w:w="9639" w:type="dxa"/>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51"/>
        <w:gridCol w:w="4536"/>
        <w:gridCol w:w="1276"/>
        <w:gridCol w:w="1134"/>
        <w:gridCol w:w="1842"/>
      </w:tblGrid>
      <w:tr w:rsidR="00CE518C" w:rsidRPr="002625ED" w14:paraId="6185B0CB" w14:textId="5C838345" w:rsidTr="00CE518C">
        <w:trPr>
          <w:tblHeader/>
        </w:trPr>
        <w:tc>
          <w:tcPr>
            <w:tcW w:w="851" w:type="dxa"/>
            <w:shd w:val="clear" w:color="auto" w:fill="F9C66B" w:themeFill="accent6"/>
          </w:tcPr>
          <w:p w14:paraId="511EA07B" w14:textId="77777777" w:rsidR="00CE518C" w:rsidRPr="002625ED" w:rsidRDefault="00CE518C">
            <w:pPr>
              <w:tabs>
                <w:tab w:val="left" w:pos="2520"/>
              </w:tabs>
              <w:spacing w:after="0" w:line="240" w:lineRule="auto"/>
              <w:rPr>
                <w:rFonts w:ascii="Oslo Sans Office" w:hAnsi="Oslo Sans Office"/>
                <w:b/>
                <w:szCs w:val="20"/>
              </w:rPr>
            </w:pPr>
            <w:r>
              <w:rPr>
                <w:rFonts w:ascii="Oslo Sans Office" w:hAnsi="Oslo Sans Office"/>
                <w:b/>
                <w:szCs w:val="20"/>
              </w:rPr>
              <w:t xml:space="preserve">Krav nr. </w:t>
            </w:r>
          </w:p>
        </w:tc>
        <w:tc>
          <w:tcPr>
            <w:tcW w:w="4536" w:type="dxa"/>
            <w:shd w:val="clear" w:color="auto" w:fill="F9C66B" w:themeFill="accent6"/>
          </w:tcPr>
          <w:p w14:paraId="1EFF71F7" w14:textId="642DDD8E" w:rsidR="00CE518C" w:rsidRPr="002625ED" w:rsidRDefault="00CE518C">
            <w:pPr>
              <w:tabs>
                <w:tab w:val="left" w:pos="2520"/>
              </w:tabs>
              <w:spacing w:after="0" w:line="240" w:lineRule="auto"/>
              <w:rPr>
                <w:rFonts w:ascii="Oslo Sans Office" w:hAnsi="Oslo Sans Office"/>
                <w:b/>
                <w:szCs w:val="20"/>
              </w:rPr>
            </w:pPr>
            <w:r w:rsidRPr="002625ED">
              <w:rPr>
                <w:rFonts w:ascii="Oslo Sans Office" w:hAnsi="Oslo Sans Office"/>
                <w:b/>
                <w:szCs w:val="20"/>
              </w:rPr>
              <w:t xml:space="preserve">Beskrivelse </w:t>
            </w:r>
          </w:p>
        </w:tc>
        <w:tc>
          <w:tcPr>
            <w:tcW w:w="1276" w:type="dxa"/>
            <w:shd w:val="clear" w:color="auto" w:fill="F9C66B" w:themeFill="accent6"/>
          </w:tcPr>
          <w:p w14:paraId="48C3DE0E" w14:textId="77777777" w:rsidR="00CE518C" w:rsidRPr="002625ED" w:rsidRDefault="00CE518C">
            <w:pPr>
              <w:tabs>
                <w:tab w:val="left" w:pos="2520"/>
              </w:tabs>
              <w:spacing w:after="0" w:line="240" w:lineRule="auto"/>
              <w:rPr>
                <w:rFonts w:ascii="Oslo Sans Office" w:hAnsi="Oslo Sans Office"/>
                <w:b/>
                <w:szCs w:val="20"/>
              </w:rPr>
            </w:pPr>
            <w:r w:rsidRPr="002625ED">
              <w:rPr>
                <w:rFonts w:ascii="Oslo Sans Office" w:hAnsi="Oslo Sans Office"/>
                <w:b/>
                <w:szCs w:val="20"/>
              </w:rPr>
              <w:t>Krav-type</w:t>
            </w:r>
          </w:p>
          <w:p w14:paraId="1D2AAA50" w14:textId="77777777" w:rsidR="00CE518C" w:rsidRPr="002625ED" w:rsidRDefault="00CE518C">
            <w:pPr>
              <w:tabs>
                <w:tab w:val="left" w:pos="2520"/>
              </w:tabs>
              <w:spacing w:after="0" w:line="240" w:lineRule="auto"/>
              <w:rPr>
                <w:rFonts w:ascii="Oslo Sans Office" w:hAnsi="Oslo Sans Office"/>
                <w:b/>
                <w:szCs w:val="20"/>
              </w:rPr>
            </w:pPr>
          </w:p>
        </w:tc>
        <w:tc>
          <w:tcPr>
            <w:tcW w:w="1134" w:type="dxa"/>
            <w:shd w:val="clear" w:color="auto" w:fill="F9C66B" w:themeFill="accent6"/>
          </w:tcPr>
          <w:p w14:paraId="4A393540" w14:textId="77777777" w:rsidR="00CE518C" w:rsidRDefault="00CE518C">
            <w:pPr>
              <w:tabs>
                <w:tab w:val="left" w:pos="2520"/>
              </w:tabs>
              <w:spacing w:after="0" w:line="240" w:lineRule="auto"/>
              <w:rPr>
                <w:rFonts w:ascii="Oslo Sans Office" w:hAnsi="Oslo Sans Office"/>
                <w:b/>
                <w:szCs w:val="20"/>
              </w:rPr>
            </w:pPr>
            <w:r>
              <w:rPr>
                <w:rFonts w:ascii="Oslo Sans Office" w:hAnsi="Oslo Sans Office"/>
                <w:b/>
                <w:szCs w:val="20"/>
              </w:rPr>
              <w:t>Svar</w:t>
            </w:r>
          </w:p>
          <w:p w14:paraId="5876AC87" w14:textId="140923C8" w:rsidR="00CE518C" w:rsidRPr="002625ED" w:rsidRDefault="00CE518C">
            <w:pPr>
              <w:tabs>
                <w:tab w:val="left" w:pos="2520"/>
              </w:tabs>
              <w:spacing w:after="0" w:line="240" w:lineRule="auto"/>
              <w:rPr>
                <w:rFonts w:ascii="Oslo Sans Office" w:hAnsi="Oslo Sans Office"/>
                <w:b/>
                <w:szCs w:val="20"/>
              </w:rPr>
            </w:pPr>
            <w:r>
              <w:rPr>
                <w:rFonts w:ascii="Oslo Sans Office" w:hAnsi="Oslo Sans Office"/>
                <w:b/>
                <w:szCs w:val="20"/>
              </w:rPr>
              <w:t>Ja/Nei</w:t>
            </w:r>
          </w:p>
        </w:tc>
        <w:tc>
          <w:tcPr>
            <w:tcW w:w="1842" w:type="dxa"/>
            <w:shd w:val="clear" w:color="auto" w:fill="F9C66B" w:themeFill="accent6"/>
          </w:tcPr>
          <w:p w14:paraId="3C4FD77E" w14:textId="5BF6D923" w:rsidR="00CE518C" w:rsidRPr="002625ED" w:rsidRDefault="00CE518C">
            <w:pPr>
              <w:tabs>
                <w:tab w:val="left" w:pos="2520"/>
              </w:tabs>
              <w:spacing w:after="0" w:line="240" w:lineRule="auto"/>
              <w:rPr>
                <w:rFonts w:ascii="Oslo Sans Office" w:hAnsi="Oslo Sans Office"/>
                <w:b/>
                <w:szCs w:val="20"/>
              </w:rPr>
            </w:pPr>
            <w:r>
              <w:rPr>
                <w:rFonts w:ascii="Oslo Sans Office" w:hAnsi="Oslo Sans Office"/>
                <w:b/>
                <w:szCs w:val="20"/>
              </w:rPr>
              <w:t>Kommentar</w:t>
            </w:r>
          </w:p>
        </w:tc>
      </w:tr>
      <w:tr w:rsidR="00CE518C" w:rsidRPr="002625ED" w14:paraId="65800953" w14:textId="2A228D4F" w:rsidTr="00CE518C">
        <w:tc>
          <w:tcPr>
            <w:tcW w:w="851" w:type="dxa"/>
          </w:tcPr>
          <w:p w14:paraId="59B19E03" w14:textId="046367A3" w:rsidR="00CE518C" w:rsidRPr="00874CD7" w:rsidRDefault="00CE518C">
            <w:pPr>
              <w:spacing w:after="0" w:line="300" w:lineRule="atLeast"/>
              <w:rPr>
                <w:rFonts w:ascii="Oslo Sans Office" w:hAnsi="Oslo Sans Office"/>
                <w:color w:val="000000" w:themeColor="text1"/>
                <w:szCs w:val="20"/>
              </w:rPr>
            </w:pPr>
            <w:r>
              <w:rPr>
                <w:rFonts w:ascii="Oslo Sans Office" w:hAnsi="Oslo Sans Office"/>
                <w:color w:val="000000" w:themeColor="text1"/>
                <w:szCs w:val="20"/>
              </w:rPr>
              <w:t>2.5.1</w:t>
            </w:r>
          </w:p>
        </w:tc>
        <w:tc>
          <w:tcPr>
            <w:tcW w:w="4536" w:type="dxa"/>
          </w:tcPr>
          <w:p w14:paraId="27A340AD" w14:textId="77777777" w:rsidR="00CE518C" w:rsidRDefault="00CE518C" w:rsidP="005947D8">
            <w:pPr>
              <w:tabs>
                <w:tab w:val="left" w:pos="2520"/>
              </w:tabs>
              <w:spacing w:after="0"/>
              <w:rPr>
                <w:color w:val="000000" w:themeColor="text1"/>
                <w:szCs w:val="20"/>
              </w:rPr>
            </w:pPr>
            <w:r w:rsidRPr="005947D8">
              <w:rPr>
                <w:rFonts w:ascii="Oslo Sans Office" w:hAnsi="Oslo Sans Office"/>
                <w:color w:val="000000" w:themeColor="text1"/>
                <w:szCs w:val="20"/>
              </w:rPr>
              <w:t>Leverandøren forplikter seg til kun å benytte kjøretøy som enten er nullutslippskjøretøy (dvs. 100 % batterielektrisk eller hydrogen) eller</w:t>
            </w:r>
            <w:r w:rsidRPr="000B73B7">
              <w:rPr>
                <w:color w:val="000000" w:themeColor="text1"/>
                <w:szCs w:val="20"/>
              </w:rPr>
              <w:t xml:space="preserve"> biogasskjøretøy som minimum oppfyller euroklasse 6/VI i gjennomføringen av kontrakten (siste transportstrekning/last </w:t>
            </w:r>
            <w:proofErr w:type="spellStart"/>
            <w:r w:rsidRPr="000B73B7">
              <w:rPr>
                <w:color w:val="000000" w:themeColor="text1"/>
                <w:szCs w:val="20"/>
              </w:rPr>
              <w:t>mile</w:t>
            </w:r>
            <w:proofErr w:type="spellEnd"/>
            <w:r w:rsidRPr="000B73B7">
              <w:rPr>
                <w:color w:val="000000" w:themeColor="text1"/>
                <w:szCs w:val="20"/>
              </w:rPr>
              <w:t xml:space="preserve">). </w:t>
            </w:r>
          </w:p>
          <w:p w14:paraId="7B73732C" w14:textId="748B8611" w:rsidR="00CE518C" w:rsidRPr="000B73B7" w:rsidRDefault="00CE518C" w:rsidP="005947D8">
            <w:pPr>
              <w:tabs>
                <w:tab w:val="left" w:pos="2520"/>
              </w:tabs>
              <w:spacing w:after="0"/>
              <w:rPr>
                <w:color w:val="000000" w:themeColor="text1"/>
                <w:szCs w:val="20"/>
              </w:rPr>
            </w:pPr>
            <w:r w:rsidRPr="000B73B7">
              <w:rPr>
                <w:color w:val="000000" w:themeColor="text1"/>
                <w:szCs w:val="20"/>
              </w:rPr>
              <w:t xml:space="preserve"> </w:t>
            </w:r>
          </w:p>
          <w:p w14:paraId="171647A9" w14:textId="77777777" w:rsidR="00CE518C" w:rsidRPr="000B73B7" w:rsidRDefault="00CE518C" w:rsidP="005947D8">
            <w:pPr>
              <w:tabs>
                <w:tab w:val="left" w:pos="2520"/>
              </w:tabs>
              <w:spacing w:after="0"/>
              <w:rPr>
                <w:color w:val="000000" w:themeColor="text1"/>
                <w:szCs w:val="20"/>
              </w:rPr>
            </w:pPr>
            <w:r w:rsidRPr="000B73B7">
              <w:rPr>
                <w:color w:val="000000" w:themeColor="text1"/>
                <w:szCs w:val="20"/>
              </w:rPr>
              <w:t>Se samkjøpsavtalens punkt 7.4.1.</w:t>
            </w:r>
          </w:p>
          <w:p w14:paraId="0E07C19E" w14:textId="77777777" w:rsidR="00CE518C" w:rsidRPr="00874CD7" w:rsidRDefault="00CE518C">
            <w:pPr>
              <w:spacing w:after="0" w:line="300" w:lineRule="atLeast"/>
              <w:rPr>
                <w:rFonts w:ascii="Oslo Sans Office" w:hAnsi="Oslo Sans Office"/>
                <w:color w:val="000000" w:themeColor="text1"/>
                <w:szCs w:val="20"/>
              </w:rPr>
            </w:pPr>
          </w:p>
        </w:tc>
        <w:tc>
          <w:tcPr>
            <w:tcW w:w="1276" w:type="dxa"/>
          </w:tcPr>
          <w:p w14:paraId="5A9B8CC9" w14:textId="3CF4E21F" w:rsidR="00CE518C" w:rsidRPr="002625ED" w:rsidRDefault="00CE518C">
            <w:pPr>
              <w:tabs>
                <w:tab w:val="left" w:pos="2520"/>
              </w:tabs>
              <w:spacing w:after="0"/>
              <w:jc w:val="center"/>
              <w:rPr>
                <w:rFonts w:ascii="Oslo Sans Office" w:hAnsi="Oslo Sans Office"/>
                <w:szCs w:val="20"/>
              </w:rPr>
            </w:pPr>
            <w:r>
              <w:rPr>
                <w:rFonts w:ascii="Oslo Sans Office" w:hAnsi="Oslo Sans Office"/>
                <w:szCs w:val="20"/>
              </w:rPr>
              <w:t>M</w:t>
            </w:r>
          </w:p>
        </w:tc>
        <w:tc>
          <w:tcPr>
            <w:tcW w:w="1134" w:type="dxa"/>
          </w:tcPr>
          <w:p w14:paraId="29E09249" w14:textId="77777777" w:rsidR="00CE518C" w:rsidRDefault="00CE518C">
            <w:pPr>
              <w:tabs>
                <w:tab w:val="left" w:pos="2520"/>
              </w:tabs>
              <w:spacing w:after="0"/>
              <w:jc w:val="center"/>
              <w:rPr>
                <w:rFonts w:ascii="Oslo Sans Office" w:hAnsi="Oslo Sans Office"/>
                <w:szCs w:val="20"/>
              </w:rPr>
            </w:pPr>
          </w:p>
        </w:tc>
        <w:tc>
          <w:tcPr>
            <w:tcW w:w="1842" w:type="dxa"/>
          </w:tcPr>
          <w:p w14:paraId="0A93D7DC" w14:textId="77777777" w:rsidR="00CE518C" w:rsidRDefault="00CE518C">
            <w:pPr>
              <w:tabs>
                <w:tab w:val="left" w:pos="2520"/>
              </w:tabs>
              <w:spacing w:after="0"/>
              <w:jc w:val="center"/>
              <w:rPr>
                <w:rFonts w:ascii="Oslo Sans Office" w:hAnsi="Oslo Sans Office"/>
                <w:szCs w:val="20"/>
              </w:rPr>
            </w:pPr>
          </w:p>
        </w:tc>
      </w:tr>
      <w:tr w:rsidR="00CE518C" w:rsidRPr="002625ED" w14:paraId="2C5B834C" w14:textId="03E8AB72" w:rsidTr="00CE518C">
        <w:tc>
          <w:tcPr>
            <w:tcW w:w="851" w:type="dxa"/>
          </w:tcPr>
          <w:p w14:paraId="5514B5E3" w14:textId="6C314013" w:rsidR="00CE518C" w:rsidRPr="00874CD7" w:rsidRDefault="00CE518C">
            <w:pPr>
              <w:spacing w:after="0" w:line="300" w:lineRule="atLeast"/>
              <w:rPr>
                <w:rFonts w:ascii="Oslo Sans Office" w:hAnsi="Oslo Sans Office"/>
                <w:color w:val="000000" w:themeColor="text1"/>
                <w:szCs w:val="20"/>
              </w:rPr>
            </w:pPr>
            <w:r>
              <w:rPr>
                <w:rFonts w:ascii="Oslo Sans Office" w:hAnsi="Oslo Sans Office"/>
                <w:color w:val="000000" w:themeColor="text1"/>
                <w:szCs w:val="20"/>
              </w:rPr>
              <w:t>2.5.2</w:t>
            </w:r>
          </w:p>
        </w:tc>
        <w:tc>
          <w:tcPr>
            <w:tcW w:w="4536" w:type="dxa"/>
          </w:tcPr>
          <w:p w14:paraId="1F25746E" w14:textId="77777777" w:rsidR="00CE518C" w:rsidRPr="00CD2B2E" w:rsidRDefault="00CE518C" w:rsidP="00CD2B2E">
            <w:pPr>
              <w:spacing w:after="0" w:line="276" w:lineRule="auto"/>
              <w:rPr>
                <w:rFonts w:ascii="Oslo Sans Office" w:hAnsi="Oslo Sans Office" w:cs="Times New Roman"/>
              </w:rPr>
            </w:pPr>
            <w:r w:rsidRPr="00CD2B2E">
              <w:rPr>
                <w:rFonts w:ascii="Oslo Sans Office" w:hAnsi="Oslo Sans Office" w:cs="Times New Roman"/>
              </w:rPr>
              <w:t xml:space="preserve">Leverandøren skal ikke benytte unødig emballasje. Leverandøren skal etterstrebe at emballasjen er ombrukbar eller materialgjenvinnbar. </w:t>
            </w:r>
          </w:p>
          <w:p w14:paraId="7AF06AA9" w14:textId="77777777" w:rsidR="00CE518C" w:rsidRPr="00CD2B2E" w:rsidRDefault="00CE518C" w:rsidP="00CD2B2E">
            <w:pPr>
              <w:spacing w:after="0" w:line="276" w:lineRule="auto"/>
              <w:rPr>
                <w:rFonts w:ascii="Oslo Sans Office" w:hAnsi="Oslo Sans Office" w:cs="Times New Roman"/>
                <w:i/>
                <w:iCs/>
                <w:color w:val="000000" w:themeColor="text1"/>
                <w:sz w:val="22"/>
              </w:rPr>
            </w:pPr>
          </w:p>
          <w:p w14:paraId="7438D944" w14:textId="261FB9EE" w:rsidR="00CE518C" w:rsidRPr="00CD2B2E" w:rsidRDefault="00CE518C" w:rsidP="00CD2B2E">
            <w:pPr>
              <w:spacing w:after="0" w:line="276" w:lineRule="auto"/>
              <w:rPr>
                <w:rFonts w:ascii="Oslo Sans Office" w:hAnsi="Oslo Sans Office" w:cs="Times New Roman"/>
              </w:rPr>
            </w:pPr>
            <w:r w:rsidRPr="00CD2B2E">
              <w:rPr>
                <w:rFonts w:ascii="Oslo Sans Office" w:hAnsi="Oslo Sans Office" w:cs="Times New Roman"/>
              </w:rPr>
              <w:t xml:space="preserve">Leverandøren skal sikre at brukeren har nødvendig og korrekt informasjon for kildesortering av emballasjen til produktene som leveres på denne avtalen. Enten ved at emballasjen er tydelig og korrekt merket med hvordan den skal kildesorteres, og/eller ved å lage lett tilgjengelig informasjon om hvordan emballasjen kildesorteres.  </w:t>
            </w:r>
          </w:p>
          <w:p w14:paraId="43F3F9EB" w14:textId="77777777" w:rsidR="00CE518C" w:rsidRPr="00CD2B2E" w:rsidRDefault="00CE518C" w:rsidP="00CD2B2E">
            <w:pPr>
              <w:spacing w:after="0" w:line="276" w:lineRule="auto"/>
              <w:rPr>
                <w:rFonts w:ascii="Oslo Sans Office" w:hAnsi="Oslo Sans Office" w:cs="Times New Roman"/>
                <w:color w:val="000000" w:themeColor="text1"/>
                <w:sz w:val="22"/>
              </w:rPr>
            </w:pPr>
          </w:p>
          <w:p w14:paraId="01C77BB9" w14:textId="77777777" w:rsidR="00CE518C" w:rsidRPr="00CD2B2E" w:rsidRDefault="00CE518C" w:rsidP="00CD2B2E">
            <w:pPr>
              <w:spacing w:after="0" w:line="276" w:lineRule="auto"/>
              <w:rPr>
                <w:rFonts w:ascii="Oslo Sans Office" w:hAnsi="Oslo Sans Office" w:cs="Times New Roman"/>
              </w:rPr>
            </w:pPr>
            <w:r w:rsidRPr="00CD2B2E">
              <w:rPr>
                <w:rFonts w:ascii="Oslo Sans Office" w:hAnsi="Oslo Sans Office" w:cs="Times New Roman"/>
              </w:rPr>
              <w:t>Leverandøren skal kostnadsfritt ta med seg leveringsemballasjen hvis ikke annet er avtalt med bestiller.</w:t>
            </w:r>
          </w:p>
          <w:p w14:paraId="5CE22965" w14:textId="77777777" w:rsidR="00CE518C" w:rsidRPr="00CD2B2E" w:rsidRDefault="00CE518C" w:rsidP="00CD2B2E">
            <w:pPr>
              <w:spacing w:after="0" w:line="276" w:lineRule="auto"/>
              <w:rPr>
                <w:rFonts w:ascii="Oslo Sans Office" w:hAnsi="Oslo Sans Office" w:cs="Times New Roman"/>
              </w:rPr>
            </w:pPr>
          </w:p>
          <w:p w14:paraId="6B5AE294" w14:textId="77777777" w:rsidR="00CE518C" w:rsidRPr="00CD2B2E" w:rsidRDefault="00CE518C" w:rsidP="00CD2B2E">
            <w:pPr>
              <w:spacing w:after="0" w:line="276" w:lineRule="auto"/>
              <w:rPr>
                <w:rFonts w:ascii="Oslo Sans Office" w:hAnsi="Oslo Sans Office" w:cs="Times New Roman"/>
              </w:rPr>
            </w:pPr>
            <w:r w:rsidRPr="00CD2B2E">
              <w:rPr>
                <w:rFonts w:ascii="Oslo Sans Office" w:hAnsi="Oslo Sans Office" w:cs="Times New Roman"/>
              </w:rPr>
              <w:t xml:space="preserve">Emballasjen bør ikke inneholde tilsetningsstoffer på listen over skadelige stoffer (kandidatlisten i kjemikalieregelverket Reach).  </w:t>
            </w:r>
          </w:p>
          <w:p w14:paraId="18B34546" w14:textId="77777777" w:rsidR="00CE518C" w:rsidRPr="00CD2B2E" w:rsidRDefault="00CE518C" w:rsidP="00CD2B2E">
            <w:pPr>
              <w:spacing w:after="0" w:line="276" w:lineRule="auto"/>
              <w:rPr>
                <w:rFonts w:ascii="Oslo Sans Office" w:hAnsi="Oslo Sans Office" w:cs="Times New Roman"/>
              </w:rPr>
            </w:pPr>
          </w:p>
          <w:p w14:paraId="30754B7F" w14:textId="77777777" w:rsidR="00CE518C" w:rsidRPr="00CD2B2E" w:rsidRDefault="00CE518C" w:rsidP="00CD2B2E">
            <w:pPr>
              <w:spacing w:after="0" w:line="276" w:lineRule="auto"/>
              <w:rPr>
                <w:rFonts w:ascii="Oslo Sans Office" w:hAnsi="Oslo Sans Office" w:cs="Times New Roman"/>
              </w:rPr>
            </w:pPr>
            <w:r w:rsidRPr="00CD2B2E">
              <w:rPr>
                <w:rFonts w:ascii="Oslo Sans Office" w:hAnsi="Oslo Sans Office" w:cs="Times New Roman"/>
              </w:rPr>
              <w:lastRenderedPageBreak/>
              <w:t>Leverandøren skal samarbeide med Oppdragsgiver om å redusere bruken av emballasje, og etterstrebe å ta i bruk emballasje med lavere miljøbelastning (eksempelvis høyere andel resirkulert plast, eller ombruksemballasje) når slike løsninger er tilgjengelige.</w:t>
            </w:r>
          </w:p>
          <w:p w14:paraId="1692AFF1" w14:textId="4B79A44D" w:rsidR="00CE518C" w:rsidRPr="00874CD7" w:rsidRDefault="00CE518C" w:rsidP="00A93430">
            <w:pPr>
              <w:tabs>
                <w:tab w:val="left" w:pos="2520"/>
              </w:tabs>
              <w:spacing w:after="0"/>
              <w:rPr>
                <w:rFonts w:ascii="Oslo Sans Office" w:hAnsi="Oslo Sans Office"/>
                <w:color w:val="000000" w:themeColor="text1"/>
                <w:szCs w:val="20"/>
              </w:rPr>
            </w:pPr>
            <w:r w:rsidRPr="005947D8">
              <w:rPr>
                <w:rFonts w:ascii="Oslo Sans Office" w:hAnsi="Oslo Sans Office"/>
                <w:color w:val="000000" w:themeColor="text1"/>
                <w:szCs w:val="20"/>
              </w:rPr>
              <w:tab/>
            </w:r>
          </w:p>
        </w:tc>
        <w:tc>
          <w:tcPr>
            <w:tcW w:w="1276" w:type="dxa"/>
          </w:tcPr>
          <w:p w14:paraId="1474684D" w14:textId="25BE4BAB" w:rsidR="00CE518C" w:rsidRPr="002625ED" w:rsidRDefault="00CE518C">
            <w:pPr>
              <w:tabs>
                <w:tab w:val="left" w:pos="2520"/>
              </w:tabs>
              <w:spacing w:after="0"/>
              <w:jc w:val="center"/>
              <w:rPr>
                <w:rFonts w:ascii="Oslo Sans Office" w:hAnsi="Oslo Sans Office"/>
                <w:szCs w:val="20"/>
              </w:rPr>
            </w:pPr>
            <w:r>
              <w:rPr>
                <w:rFonts w:ascii="Oslo Sans Office" w:hAnsi="Oslo Sans Office"/>
                <w:szCs w:val="20"/>
              </w:rPr>
              <w:lastRenderedPageBreak/>
              <w:t>M</w:t>
            </w:r>
          </w:p>
        </w:tc>
        <w:tc>
          <w:tcPr>
            <w:tcW w:w="1134" w:type="dxa"/>
          </w:tcPr>
          <w:p w14:paraId="0933F5F4" w14:textId="77777777" w:rsidR="00CE518C" w:rsidRDefault="00CE518C">
            <w:pPr>
              <w:tabs>
                <w:tab w:val="left" w:pos="2520"/>
              </w:tabs>
              <w:spacing w:after="0"/>
              <w:jc w:val="center"/>
              <w:rPr>
                <w:rFonts w:ascii="Oslo Sans Office" w:hAnsi="Oslo Sans Office"/>
                <w:szCs w:val="20"/>
              </w:rPr>
            </w:pPr>
          </w:p>
        </w:tc>
        <w:tc>
          <w:tcPr>
            <w:tcW w:w="1842" w:type="dxa"/>
          </w:tcPr>
          <w:p w14:paraId="1005F348" w14:textId="77777777" w:rsidR="00CE518C" w:rsidRDefault="00CE518C">
            <w:pPr>
              <w:tabs>
                <w:tab w:val="left" w:pos="2520"/>
              </w:tabs>
              <w:spacing w:after="0"/>
              <w:jc w:val="center"/>
              <w:rPr>
                <w:rFonts w:ascii="Oslo Sans Office" w:hAnsi="Oslo Sans Office"/>
                <w:szCs w:val="20"/>
              </w:rPr>
            </w:pPr>
          </w:p>
        </w:tc>
      </w:tr>
      <w:tr w:rsidR="00CE518C" w:rsidRPr="002625ED" w14:paraId="7DC7E396" w14:textId="09B081E1" w:rsidTr="00CE518C">
        <w:tc>
          <w:tcPr>
            <w:tcW w:w="851" w:type="dxa"/>
          </w:tcPr>
          <w:p w14:paraId="13AFD6A7" w14:textId="4EE1F6D1" w:rsidR="00CE518C" w:rsidRDefault="00CE518C">
            <w:pPr>
              <w:spacing w:after="0" w:line="300" w:lineRule="atLeast"/>
              <w:rPr>
                <w:rFonts w:ascii="Oslo Sans Office" w:hAnsi="Oslo Sans Office"/>
                <w:color w:val="000000" w:themeColor="text1"/>
                <w:szCs w:val="20"/>
              </w:rPr>
            </w:pPr>
            <w:r>
              <w:rPr>
                <w:rFonts w:ascii="Oslo Sans Office" w:hAnsi="Oslo Sans Office"/>
                <w:color w:val="000000" w:themeColor="text1"/>
                <w:szCs w:val="20"/>
              </w:rPr>
              <w:t>2.5.3</w:t>
            </w:r>
          </w:p>
        </w:tc>
        <w:tc>
          <w:tcPr>
            <w:tcW w:w="4536" w:type="dxa"/>
          </w:tcPr>
          <w:p w14:paraId="5BCA8D92" w14:textId="67B26F01" w:rsidR="00CE518C" w:rsidRPr="002B2715" w:rsidRDefault="00CE518C" w:rsidP="00CC3C21">
            <w:pPr>
              <w:spacing w:line="257" w:lineRule="auto"/>
              <w:rPr>
                <w:rFonts w:ascii="Oslo Sans Office" w:eastAsia="Oslo Sans Office" w:hAnsi="Oslo Sans Office" w:cs="Oslo Sans Office"/>
                <w:color w:val="000000" w:themeColor="text1"/>
              </w:rPr>
            </w:pPr>
            <w:r w:rsidRPr="00B216CB">
              <w:t>Leverandøren skal kunne dokumentere at den har en innsamlings- og gjenvinningsordning for emballasje. Ordningen skal være i henhold til gjeldende offentlige bestemmelser og forskrifter</w:t>
            </w:r>
          </w:p>
        </w:tc>
        <w:tc>
          <w:tcPr>
            <w:tcW w:w="1276" w:type="dxa"/>
          </w:tcPr>
          <w:p w14:paraId="04A61021" w14:textId="255319AD" w:rsidR="00CE518C" w:rsidRDefault="00CE518C">
            <w:pPr>
              <w:tabs>
                <w:tab w:val="left" w:pos="2520"/>
              </w:tabs>
              <w:spacing w:after="0"/>
              <w:jc w:val="center"/>
              <w:rPr>
                <w:rFonts w:ascii="Oslo Sans Office" w:hAnsi="Oslo Sans Office"/>
                <w:szCs w:val="20"/>
              </w:rPr>
            </w:pPr>
            <w:r>
              <w:rPr>
                <w:rFonts w:ascii="Oslo Sans Office" w:hAnsi="Oslo Sans Office"/>
                <w:szCs w:val="20"/>
              </w:rPr>
              <w:t>M</w:t>
            </w:r>
          </w:p>
        </w:tc>
        <w:tc>
          <w:tcPr>
            <w:tcW w:w="1134" w:type="dxa"/>
          </w:tcPr>
          <w:p w14:paraId="2B2458A2" w14:textId="77777777" w:rsidR="00CE518C" w:rsidRDefault="00CE518C">
            <w:pPr>
              <w:tabs>
                <w:tab w:val="left" w:pos="2520"/>
              </w:tabs>
              <w:spacing w:after="0"/>
              <w:jc w:val="center"/>
              <w:rPr>
                <w:rFonts w:ascii="Oslo Sans Office" w:hAnsi="Oslo Sans Office"/>
                <w:szCs w:val="20"/>
              </w:rPr>
            </w:pPr>
          </w:p>
        </w:tc>
        <w:tc>
          <w:tcPr>
            <w:tcW w:w="1842" w:type="dxa"/>
          </w:tcPr>
          <w:p w14:paraId="53733BED" w14:textId="77777777" w:rsidR="00CE518C" w:rsidRDefault="00CE518C">
            <w:pPr>
              <w:tabs>
                <w:tab w:val="left" w:pos="2520"/>
              </w:tabs>
              <w:spacing w:after="0"/>
              <w:jc w:val="center"/>
              <w:rPr>
                <w:rFonts w:ascii="Oslo Sans Office" w:hAnsi="Oslo Sans Office"/>
                <w:szCs w:val="20"/>
              </w:rPr>
            </w:pPr>
          </w:p>
        </w:tc>
      </w:tr>
      <w:tr w:rsidR="00CE518C" w:rsidRPr="002625ED" w14:paraId="7A9E8DD6" w14:textId="044A3B6D" w:rsidTr="00CE518C">
        <w:tc>
          <w:tcPr>
            <w:tcW w:w="851" w:type="dxa"/>
          </w:tcPr>
          <w:p w14:paraId="51F97144" w14:textId="347ADB36" w:rsidR="00CE518C" w:rsidRDefault="00CE518C">
            <w:pPr>
              <w:spacing w:after="0" w:line="300" w:lineRule="atLeast"/>
              <w:rPr>
                <w:rFonts w:ascii="Oslo Sans Office" w:hAnsi="Oslo Sans Office"/>
                <w:color w:val="000000" w:themeColor="text1"/>
                <w:szCs w:val="20"/>
              </w:rPr>
            </w:pPr>
            <w:r>
              <w:rPr>
                <w:rFonts w:ascii="Oslo Sans Office" w:hAnsi="Oslo Sans Office"/>
                <w:color w:val="000000" w:themeColor="text1"/>
                <w:szCs w:val="20"/>
              </w:rPr>
              <w:t>2.5.4</w:t>
            </w:r>
          </w:p>
        </w:tc>
        <w:tc>
          <w:tcPr>
            <w:tcW w:w="4536" w:type="dxa"/>
          </w:tcPr>
          <w:p w14:paraId="156B482C" w14:textId="32E14AAE" w:rsidR="00CE518C" w:rsidRDefault="00CE518C" w:rsidP="007F652A">
            <w:pPr>
              <w:spacing w:after="0" w:line="276" w:lineRule="auto"/>
              <w:rPr>
                <w:rFonts w:ascii="Oslo Sans Office" w:eastAsia="Times New Roman" w:hAnsi="Oslo Sans Office" w:cs="Times New Roman"/>
                <w:szCs w:val="20"/>
                <w:lang w:eastAsia="nb-NO"/>
              </w:rPr>
            </w:pPr>
            <w:r w:rsidRPr="00DA0EB9">
              <w:rPr>
                <w:rFonts w:ascii="Oslo Sans Office" w:eastAsia="Times New Roman" w:hAnsi="Oslo Sans Office" w:cs="Times New Roman"/>
                <w:szCs w:val="20"/>
                <w:lang w:eastAsia="nb-NO"/>
              </w:rPr>
              <w:t>Leverandøren skal samarbeide med Oppdragsgiver om å redusere miljøbelastningen knyttet til produksjon, bruk og avhending av produkter omfattet av samkjøpsavtalen, og skal bidra med forslag til løsninger, produkter og forbedringstiltak som understøtter dette formålet</w:t>
            </w:r>
            <w:r>
              <w:rPr>
                <w:rFonts w:ascii="Oslo Sans Office" w:eastAsia="Times New Roman" w:hAnsi="Oslo Sans Office" w:cs="Times New Roman"/>
                <w:szCs w:val="20"/>
                <w:lang w:eastAsia="nb-NO"/>
              </w:rPr>
              <w:t xml:space="preserve"> iht. </w:t>
            </w:r>
            <w:r w:rsidRPr="002B2715">
              <w:rPr>
                <w:color w:val="000000" w:themeColor="text1"/>
                <w:szCs w:val="20"/>
              </w:rPr>
              <w:t xml:space="preserve"> samkjøpsavtalens punkt 7.4.</w:t>
            </w:r>
            <w:r>
              <w:rPr>
                <w:color w:val="000000" w:themeColor="text1"/>
                <w:szCs w:val="20"/>
              </w:rPr>
              <w:t>5</w:t>
            </w:r>
            <w:r w:rsidRPr="002B2715">
              <w:rPr>
                <w:color w:val="000000" w:themeColor="text1"/>
                <w:szCs w:val="20"/>
              </w:rPr>
              <w:t>.</w:t>
            </w:r>
          </w:p>
          <w:p w14:paraId="697B300B" w14:textId="17647D06" w:rsidR="00CE518C" w:rsidRPr="007F652A" w:rsidRDefault="00CE518C" w:rsidP="007F652A">
            <w:pPr>
              <w:spacing w:after="0" w:line="276" w:lineRule="auto"/>
              <w:rPr>
                <w:rFonts w:ascii="Oslo Sans Office" w:eastAsia="Times New Roman" w:hAnsi="Oslo Sans Office" w:cs="Times New Roman"/>
                <w:szCs w:val="20"/>
                <w:lang w:eastAsia="nb-NO"/>
              </w:rPr>
            </w:pPr>
          </w:p>
        </w:tc>
        <w:tc>
          <w:tcPr>
            <w:tcW w:w="1276" w:type="dxa"/>
          </w:tcPr>
          <w:p w14:paraId="35EEF6E1" w14:textId="7A5AC18F" w:rsidR="00CE518C" w:rsidRDefault="00CE518C">
            <w:pPr>
              <w:tabs>
                <w:tab w:val="left" w:pos="2520"/>
              </w:tabs>
              <w:spacing w:after="0"/>
              <w:jc w:val="center"/>
              <w:rPr>
                <w:rFonts w:ascii="Oslo Sans Office" w:hAnsi="Oslo Sans Office"/>
                <w:szCs w:val="20"/>
              </w:rPr>
            </w:pPr>
            <w:r>
              <w:rPr>
                <w:rFonts w:ascii="Oslo Sans Office" w:hAnsi="Oslo Sans Office"/>
                <w:szCs w:val="20"/>
              </w:rPr>
              <w:t>M</w:t>
            </w:r>
          </w:p>
        </w:tc>
        <w:tc>
          <w:tcPr>
            <w:tcW w:w="1134" w:type="dxa"/>
          </w:tcPr>
          <w:p w14:paraId="72BBE6C2" w14:textId="77777777" w:rsidR="00CE518C" w:rsidRDefault="00CE518C">
            <w:pPr>
              <w:tabs>
                <w:tab w:val="left" w:pos="2520"/>
              </w:tabs>
              <w:spacing w:after="0"/>
              <w:jc w:val="center"/>
              <w:rPr>
                <w:rFonts w:ascii="Oslo Sans Office" w:hAnsi="Oslo Sans Office"/>
                <w:szCs w:val="20"/>
              </w:rPr>
            </w:pPr>
          </w:p>
        </w:tc>
        <w:tc>
          <w:tcPr>
            <w:tcW w:w="1842" w:type="dxa"/>
          </w:tcPr>
          <w:p w14:paraId="2ED66C16" w14:textId="77777777" w:rsidR="00CE518C" w:rsidRDefault="00CE518C">
            <w:pPr>
              <w:tabs>
                <w:tab w:val="left" w:pos="2520"/>
              </w:tabs>
              <w:spacing w:after="0"/>
              <w:jc w:val="center"/>
              <w:rPr>
                <w:rFonts w:ascii="Oslo Sans Office" w:hAnsi="Oslo Sans Office"/>
                <w:szCs w:val="20"/>
              </w:rPr>
            </w:pPr>
          </w:p>
        </w:tc>
      </w:tr>
      <w:tr w:rsidR="00CE518C" w:rsidRPr="002625ED" w14:paraId="53B8CBE2" w14:textId="1A234B9B" w:rsidTr="00CE518C">
        <w:tc>
          <w:tcPr>
            <w:tcW w:w="851" w:type="dxa"/>
          </w:tcPr>
          <w:p w14:paraId="46C097D2" w14:textId="579CBD18" w:rsidR="00CE518C" w:rsidRPr="00874CD7" w:rsidRDefault="00CE518C">
            <w:pPr>
              <w:spacing w:after="0" w:line="300" w:lineRule="atLeast"/>
              <w:rPr>
                <w:rFonts w:ascii="Oslo Sans Office" w:hAnsi="Oslo Sans Office"/>
                <w:color w:val="000000" w:themeColor="text1"/>
                <w:szCs w:val="20"/>
              </w:rPr>
            </w:pPr>
            <w:r>
              <w:rPr>
                <w:rFonts w:ascii="Oslo Sans Office" w:hAnsi="Oslo Sans Office"/>
                <w:color w:val="000000" w:themeColor="text1"/>
                <w:szCs w:val="20"/>
              </w:rPr>
              <w:t>2.5.5</w:t>
            </w:r>
          </w:p>
        </w:tc>
        <w:tc>
          <w:tcPr>
            <w:tcW w:w="4536" w:type="dxa"/>
          </w:tcPr>
          <w:p w14:paraId="383E8489" w14:textId="77AE5BAC" w:rsidR="00CE518C" w:rsidRDefault="00CE518C" w:rsidP="001D6B50">
            <w:pPr>
              <w:spacing w:line="257" w:lineRule="auto"/>
              <w:rPr>
                <w:rFonts w:ascii="Oslo Sans Office" w:eastAsia="Oslo Sans Office" w:hAnsi="Oslo Sans Office" w:cs="Oslo Sans Office"/>
                <w:color w:val="000000" w:themeColor="text1"/>
              </w:rPr>
            </w:pPr>
            <w:r w:rsidRPr="002B2715">
              <w:rPr>
                <w:rFonts w:ascii="Oslo Sans Office" w:eastAsia="Oslo Sans Office" w:hAnsi="Oslo Sans Office" w:cs="Oslo Sans Office"/>
                <w:color w:val="000000" w:themeColor="text1"/>
              </w:rPr>
              <w:t xml:space="preserve">Leverandør skal i kontraktsperioden arbeide for å kunne tilby en ombruks- og gjenvinningstjeneste for oppdragsgivers eksisterende arbeidsklær, sko og verneutstyr som ikke lenger </w:t>
            </w:r>
            <w:r>
              <w:rPr>
                <w:rFonts w:ascii="Oslo Sans Office" w:eastAsia="Oslo Sans Office" w:hAnsi="Oslo Sans Office" w:cs="Oslo Sans Office"/>
                <w:color w:val="000000" w:themeColor="text1"/>
              </w:rPr>
              <w:t>dekker Oppdragsgiverens behov.</w:t>
            </w:r>
          </w:p>
          <w:p w14:paraId="1D0C1937" w14:textId="3D141688" w:rsidR="00CE518C" w:rsidRPr="001D6B50" w:rsidRDefault="00CE518C" w:rsidP="001D6B50">
            <w:pPr>
              <w:spacing w:line="257" w:lineRule="auto"/>
              <w:rPr>
                <w:rFonts w:ascii="Oslo Sans Office" w:eastAsia="Oslo Sans Office" w:hAnsi="Oslo Sans Office" w:cs="Oslo Sans Office"/>
                <w:color w:val="000000" w:themeColor="text1"/>
              </w:rPr>
            </w:pPr>
            <w:r w:rsidRPr="001D6B50">
              <w:rPr>
                <w:rFonts w:ascii="Oslo Sans Office" w:eastAsia="Oslo Sans Office" w:hAnsi="Oslo Sans Office" w:cs="Oslo Sans Office"/>
                <w:color w:val="000000" w:themeColor="text1"/>
                <w:szCs w:val="20"/>
              </w:rPr>
              <w:t>Hensikten med ordningen er å forlenge levetid på produktene og den skal omfatte blant annet:</w:t>
            </w:r>
          </w:p>
          <w:p w14:paraId="71BF23C6" w14:textId="77777777" w:rsidR="00CE518C" w:rsidRPr="006450B9" w:rsidRDefault="00CE518C" w:rsidP="006450B9">
            <w:pPr>
              <w:pStyle w:val="Listeavsnitt"/>
              <w:numPr>
                <w:ilvl w:val="0"/>
                <w:numId w:val="30"/>
              </w:numPr>
              <w:spacing w:line="257" w:lineRule="auto"/>
              <w:rPr>
                <w:rFonts w:eastAsiaTheme="minorEastAsia"/>
                <w:color w:val="000000" w:themeColor="text1"/>
                <w:szCs w:val="20"/>
              </w:rPr>
            </w:pPr>
            <w:r w:rsidRPr="006450B9">
              <w:rPr>
                <w:rFonts w:eastAsia="Oslo Sans Office" w:cs="Oslo Sans Office"/>
                <w:b/>
                <w:bCs/>
                <w:color w:val="000000" w:themeColor="text1"/>
                <w:szCs w:val="20"/>
              </w:rPr>
              <w:t>Innsamling</w:t>
            </w:r>
            <w:r w:rsidRPr="006450B9">
              <w:rPr>
                <w:rFonts w:eastAsia="Oslo Sans Office" w:cs="Oslo Sans Office"/>
                <w:color w:val="000000" w:themeColor="text1"/>
                <w:szCs w:val="20"/>
              </w:rPr>
              <w:t xml:space="preserve"> av oppdragsgivers brukte produkter som oppdragsgiver ikke lenger har behov for. Leverandøren skal innhente </w:t>
            </w:r>
            <w:r w:rsidRPr="006450B9">
              <w:rPr>
                <w:rFonts w:eastAsia="Oslo Sans Office" w:cs="Oslo Sans Office"/>
                <w:color w:val="000000" w:themeColor="text1"/>
                <w:szCs w:val="20"/>
              </w:rPr>
              <w:lastRenderedPageBreak/>
              <w:t>produkter på oppdragsgivers adresser (tjenestesteder).</w:t>
            </w:r>
          </w:p>
          <w:p w14:paraId="194B9703" w14:textId="77777777" w:rsidR="00CE518C" w:rsidRPr="006450B9" w:rsidRDefault="00CE518C" w:rsidP="006450B9">
            <w:pPr>
              <w:pStyle w:val="Listeavsnitt"/>
              <w:numPr>
                <w:ilvl w:val="0"/>
                <w:numId w:val="30"/>
              </w:numPr>
              <w:spacing w:line="257" w:lineRule="auto"/>
              <w:rPr>
                <w:rFonts w:eastAsiaTheme="minorEastAsia"/>
                <w:color w:val="000000" w:themeColor="text1"/>
                <w:szCs w:val="20"/>
              </w:rPr>
            </w:pPr>
            <w:r w:rsidRPr="006450B9">
              <w:rPr>
                <w:rFonts w:eastAsia="Oslo Sans Office" w:cs="Oslo Sans Office"/>
                <w:b/>
                <w:bCs/>
                <w:color w:val="000000" w:themeColor="text1"/>
                <w:szCs w:val="20"/>
              </w:rPr>
              <w:t>Ombruk:</w:t>
            </w:r>
            <w:r w:rsidRPr="006450B9">
              <w:rPr>
                <w:rFonts w:eastAsia="Oslo Sans Office" w:cs="Oslo Sans Office"/>
                <w:color w:val="000000" w:themeColor="text1"/>
                <w:szCs w:val="20"/>
              </w:rPr>
              <w:t xml:space="preserve"> Leverandør skal tilrettelegge for høyest mulig grad av ombruk av de innsamlede produktene. </w:t>
            </w:r>
          </w:p>
          <w:p w14:paraId="020B35CE" w14:textId="77777777" w:rsidR="00CE518C" w:rsidRPr="006450B9" w:rsidRDefault="00CE518C" w:rsidP="006450B9">
            <w:pPr>
              <w:pStyle w:val="Listeavsnitt"/>
              <w:numPr>
                <w:ilvl w:val="0"/>
                <w:numId w:val="30"/>
              </w:numPr>
              <w:spacing w:line="257" w:lineRule="auto"/>
              <w:rPr>
                <w:rFonts w:eastAsiaTheme="minorEastAsia"/>
                <w:color w:val="000000" w:themeColor="text1"/>
                <w:szCs w:val="20"/>
              </w:rPr>
            </w:pPr>
            <w:r w:rsidRPr="006450B9">
              <w:rPr>
                <w:rFonts w:eastAsia="Oslo Sans Office" w:cs="Oslo Sans Office"/>
                <w:b/>
                <w:bCs/>
                <w:color w:val="000000" w:themeColor="text1"/>
                <w:szCs w:val="20"/>
              </w:rPr>
              <w:t>Gjenvinning</w:t>
            </w:r>
            <w:r w:rsidRPr="006450B9">
              <w:rPr>
                <w:rFonts w:eastAsia="Oslo Sans Office" w:cs="Oslo Sans Office"/>
                <w:color w:val="000000" w:themeColor="text1"/>
                <w:szCs w:val="20"/>
              </w:rPr>
              <w:t xml:space="preserve">: Brukte produkter som ikke kan settes i stand til ombruk, skal </w:t>
            </w:r>
            <w:proofErr w:type="spellStart"/>
            <w:r w:rsidRPr="006450B9">
              <w:rPr>
                <w:rFonts w:eastAsia="Oslo Sans Office" w:cs="Oslo Sans Office"/>
                <w:color w:val="000000" w:themeColor="text1"/>
                <w:szCs w:val="20"/>
              </w:rPr>
              <w:t>materialgjenvinnes</w:t>
            </w:r>
            <w:proofErr w:type="spellEnd"/>
            <w:r w:rsidRPr="006450B9">
              <w:rPr>
                <w:rFonts w:eastAsia="Oslo Sans Office" w:cs="Oslo Sans Office"/>
                <w:color w:val="000000" w:themeColor="text1"/>
                <w:szCs w:val="20"/>
              </w:rPr>
              <w:t xml:space="preserve"> i høyest mulig grad.</w:t>
            </w:r>
          </w:p>
          <w:p w14:paraId="7C6C1C8C" w14:textId="7173C9A2" w:rsidR="00CE518C" w:rsidRPr="006450B9" w:rsidRDefault="00CE518C" w:rsidP="006450B9">
            <w:pPr>
              <w:pStyle w:val="Listeavsnitt"/>
              <w:numPr>
                <w:ilvl w:val="0"/>
                <w:numId w:val="30"/>
              </w:numPr>
              <w:spacing w:line="257" w:lineRule="auto"/>
              <w:rPr>
                <w:rFonts w:eastAsiaTheme="minorEastAsia"/>
                <w:color w:val="000000" w:themeColor="text1"/>
                <w:szCs w:val="20"/>
              </w:rPr>
            </w:pPr>
            <w:r w:rsidRPr="006450B9">
              <w:rPr>
                <w:rFonts w:eastAsia="Oslo Sans Office" w:cs="Oslo Sans Office"/>
                <w:b/>
                <w:bCs/>
                <w:color w:val="000000" w:themeColor="text1"/>
                <w:szCs w:val="20"/>
              </w:rPr>
              <w:t>Rapportering på:</w:t>
            </w:r>
          </w:p>
          <w:p w14:paraId="5A901DD8" w14:textId="77777777" w:rsidR="00CE518C" w:rsidRPr="001D6B50" w:rsidRDefault="00CE518C" w:rsidP="001D6B50">
            <w:pPr>
              <w:numPr>
                <w:ilvl w:val="1"/>
                <w:numId w:val="28"/>
              </w:numPr>
              <w:spacing w:after="0" w:line="257" w:lineRule="auto"/>
              <w:contextualSpacing/>
              <w:rPr>
                <w:rFonts w:ascii="Oslo Sans Office" w:eastAsia="Oslo Sans Office" w:hAnsi="Oslo Sans Office" w:cs="Oslo Sans Office"/>
                <w:color w:val="000000" w:themeColor="text1"/>
                <w:szCs w:val="20"/>
              </w:rPr>
            </w:pPr>
            <w:r w:rsidRPr="001D6B50">
              <w:rPr>
                <w:rFonts w:ascii="Oslo Sans Office" w:eastAsia="Oslo Sans Office" w:hAnsi="Oslo Sans Office" w:cs="Oslo Sans Office"/>
                <w:color w:val="000000" w:themeColor="text1"/>
                <w:szCs w:val="20"/>
              </w:rPr>
              <w:t>Mengde innsamlede produkter (antall produkter fordelt på type plagg og virksomhet produktene er innsamlet fra)</w:t>
            </w:r>
          </w:p>
          <w:p w14:paraId="65D5D264" w14:textId="77777777" w:rsidR="00CE518C" w:rsidRPr="001D6B50" w:rsidRDefault="00CE518C" w:rsidP="001D6B50">
            <w:pPr>
              <w:numPr>
                <w:ilvl w:val="1"/>
                <w:numId w:val="28"/>
              </w:numPr>
              <w:spacing w:after="0" w:line="257" w:lineRule="auto"/>
              <w:contextualSpacing/>
              <w:rPr>
                <w:rFonts w:ascii="Oslo Sans Office" w:eastAsia="Oslo Sans Office" w:hAnsi="Oslo Sans Office" w:cs="Oslo Sans Office"/>
                <w:color w:val="000000" w:themeColor="text1"/>
                <w:szCs w:val="20"/>
              </w:rPr>
            </w:pPr>
            <w:r w:rsidRPr="001D6B50">
              <w:rPr>
                <w:rFonts w:ascii="Oslo Sans Office" w:eastAsia="Oslo Sans Office" w:hAnsi="Oslo Sans Office" w:cs="Oslo Sans Office"/>
                <w:color w:val="000000" w:themeColor="text1"/>
                <w:szCs w:val="20"/>
              </w:rPr>
              <w:t>Hva slags slitasje eller skade innsamlede produkter har</w:t>
            </w:r>
          </w:p>
          <w:p w14:paraId="5F9901EA" w14:textId="77777777" w:rsidR="00CE518C" w:rsidRDefault="00CE518C" w:rsidP="006450B9">
            <w:pPr>
              <w:numPr>
                <w:ilvl w:val="1"/>
                <w:numId w:val="28"/>
              </w:numPr>
              <w:spacing w:after="0" w:line="257" w:lineRule="auto"/>
              <w:contextualSpacing/>
              <w:rPr>
                <w:rFonts w:ascii="Oslo Sans Office" w:eastAsia="Oslo Sans Office" w:hAnsi="Oslo Sans Office" w:cs="Oslo Sans Office"/>
                <w:color w:val="000000" w:themeColor="text1"/>
                <w:szCs w:val="20"/>
              </w:rPr>
            </w:pPr>
            <w:r w:rsidRPr="001D6B50">
              <w:rPr>
                <w:rFonts w:ascii="Oslo Sans Office" w:eastAsia="Oslo Sans Office" w:hAnsi="Oslo Sans Office" w:cs="Oslo Sans Office"/>
                <w:color w:val="000000" w:themeColor="text1"/>
                <w:szCs w:val="20"/>
              </w:rPr>
              <w:t xml:space="preserve">Hvor stor andel av produktene som blir </w:t>
            </w:r>
            <w:proofErr w:type="spellStart"/>
            <w:r w:rsidRPr="001D6B50">
              <w:rPr>
                <w:rFonts w:ascii="Oslo Sans Office" w:eastAsia="Oslo Sans Office" w:hAnsi="Oslo Sans Office" w:cs="Oslo Sans Office"/>
                <w:color w:val="000000" w:themeColor="text1"/>
                <w:szCs w:val="20"/>
              </w:rPr>
              <w:t>ombrukt</w:t>
            </w:r>
            <w:proofErr w:type="spellEnd"/>
            <w:r w:rsidRPr="001D6B50">
              <w:rPr>
                <w:rFonts w:ascii="Oslo Sans Office" w:eastAsia="Oslo Sans Office" w:hAnsi="Oslo Sans Office" w:cs="Oslo Sans Office"/>
                <w:color w:val="000000" w:themeColor="text1"/>
                <w:szCs w:val="20"/>
              </w:rPr>
              <w:t>, materialgjenvunnet eller energigjenvunnet.</w:t>
            </w:r>
          </w:p>
          <w:p w14:paraId="38701581" w14:textId="5A2BB4AF" w:rsidR="00CE518C" w:rsidRPr="00BA371C" w:rsidRDefault="00CE518C" w:rsidP="00CC3C21">
            <w:pPr>
              <w:pStyle w:val="Listeavsnitt"/>
              <w:numPr>
                <w:ilvl w:val="0"/>
                <w:numId w:val="31"/>
              </w:numPr>
              <w:spacing w:line="257" w:lineRule="auto"/>
              <w:rPr>
                <w:rFonts w:eastAsia="Oslo Sans Office" w:cs="Oslo Sans Office"/>
                <w:color w:val="000000" w:themeColor="text1"/>
                <w:szCs w:val="20"/>
              </w:rPr>
            </w:pPr>
            <w:r w:rsidRPr="006450B9">
              <w:rPr>
                <w:rFonts w:eastAsia="Oslo Sans Office" w:cs="Oslo Sans Office"/>
                <w:b/>
                <w:bCs/>
                <w:color w:val="000000" w:themeColor="text1"/>
                <w:szCs w:val="20"/>
              </w:rPr>
              <w:t>Begrense transport</w:t>
            </w:r>
            <w:r w:rsidRPr="006450B9">
              <w:rPr>
                <w:rFonts w:eastAsia="Oslo Sans Office" w:cs="Oslo Sans Office"/>
                <w:color w:val="000000" w:themeColor="text1"/>
                <w:szCs w:val="20"/>
              </w:rPr>
              <w:t>: Leverandøren (eller dennes underleverandør) skal etterstrebe at brukte produkter hentes i sammenheng med levering av nye produkter der det lar seg gjøre, for å begrense miljøbelastningen fra transport.</w:t>
            </w:r>
          </w:p>
          <w:p w14:paraId="7957C6DF" w14:textId="77777777" w:rsidR="00CE518C" w:rsidRDefault="00CE518C" w:rsidP="00CC3C21">
            <w:pPr>
              <w:tabs>
                <w:tab w:val="left" w:pos="2520"/>
              </w:tabs>
              <w:spacing w:after="0"/>
              <w:rPr>
                <w:color w:val="000000" w:themeColor="text1"/>
                <w:szCs w:val="20"/>
              </w:rPr>
            </w:pPr>
          </w:p>
          <w:p w14:paraId="4F612425" w14:textId="77777777" w:rsidR="00CE518C" w:rsidRDefault="00CE518C" w:rsidP="00BA371C">
            <w:pPr>
              <w:tabs>
                <w:tab w:val="left" w:pos="2520"/>
              </w:tabs>
              <w:spacing w:after="0"/>
              <w:rPr>
                <w:color w:val="000000" w:themeColor="text1"/>
                <w:szCs w:val="20"/>
              </w:rPr>
            </w:pPr>
            <w:r w:rsidRPr="002B2715">
              <w:rPr>
                <w:color w:val="000000" w:themeColor="text1"/>
                <w:szCs w:val="20"/>
              </w:rPr>
              <w:t>Se samkjøpsavtalens punkt 7.4.6.</w:t>
            </w:r>
          </w:p>
          <w:p w14:paraId="658D34EB" w14:textId="4C0F3862" w:rsidR="00CE518C" w:rsidRPr="002B2715" w:rsidRDefault="00CE518C" w:rsidP="00BA371C">
            <w:pPr>
              <w:tabs>
                <w:tab w:val="left" w:pos="2520"/>
              </w:tabs>
              <w:spacing w:after="0"/>
              <w:rPr>
                <w:color w:val="000000" w:themeColor="text1"/>
                <w:szCs w:val="20"/>
              </w:rPr>
            </w:pPr>
          </w:p>
        </w:tc>
        <w:tc>
          <w:tcPr>
            <w:tcW w:w="1276" w:type="dxa"/>
          </w:tcPr>
          <w:p w14:paraId="75340F35" w14:textId="58A697AA" w:rsidR="00CE518C" w:rsidRPr="002625ED" w:rsidRDefault="00CE518C">
            <w:pPr>
              <w:tabs>
                <w:tab w:val="left" w:pos="2520"/>
              </w:tabs>
              <w:spacing w:after="0"/>
              <w:jc w:val="center"/>
              <w:rPr>
                <w:rFonts w:ascii="Oslo Sans Office" w:hAnsi="Oslo Sans Office"/>
                <w:szCs w:val="20"/>
              </w:rPr>
            </w:pPr>
            <w:r>
              <w:rPr>
                <w:rFonts w:ascii="Oslo Sans Office" w:hAnsi="Oslo Sans Office"/>
                <w:szCs w:val="20"/>
              </w:rPr>
              <w:lastRenderedPageBreak/>
              <w:t>M</w:t>
            </w:r>
          </w:p>
        </w:tc>
        <w:tc>
          <w:tcPr>
            <w:tcW w:w="1134" w:type="dxa"/>
          </w:tcPr>
          <w:p w14:paraId="3147E7E5" w14:textId="77777777" w:rsidR="00CE518C" w:rsidRDefault="00CE518C">
            <w:pPr>
              <w:tabs>
                <w:tab w:val="left" w:pos="2520"/>
              </w:tabs>
              <w:spacing w:after="0"/>
              <w:jc w:val="center"/>
              <w:rPr>
                <w:rFonts w:ascii="Oslo Sans Office" w:hAnsi="Oslo Sans Office"/>
                <w:szCs w:val="20"/>
              </w:rPr>
            </w:pPr>
          </w:p>
        </w:tc>
        <w:tc>
          <w:tcPr>
            <w:tcW w:w="1842" w:type="dxa"/>
          </w:tcPr>
          <w:p w14:paraId="5718401D" w14:textId="77777777" w:rsidR="00CE518C" w:rsidRDefault="00CE518C">
            <w:pPr>
              <w:tabs>
                <w:tab w:val="left" w:pos="2520"/>
              </w:tabs>
              <w:spacing w:after="0"/>
              <w:jc w:val="center"/>
              <w:rPr>
                <w:rFonts w:ascii="Oslo Sans Office" w:hAnsi="Oslo Sans Office"/>
                <w:szCs w:val="20"/>
              </w:rPr>
            </w:pPr>
          </w:p>
        </w:tc>
      </w:tr>
      <w:tr w:rsidR="00CE518C" w:rsidRPr="002625ED" w14:paraId="5E568A3A" w14:textId="1536F7D8" w:rsidTr="00CE518C">
        <w:tc>
          <w:tcPr>
            <w:tcW w:w="851" w:type="dxa"/>
          </w:tcPr>
          <w:p w14:paraId="60DC36B5" w14:textId="65958F23" w:rsidR="00CE518C" w:rsidRPr="00874CD7" w:rsidRDefault="00CE518C">
            <w:pPr>
              <w:spacing w:after="0" w:line="300" w:lineRule="atLeast"/>
              <w:rPr>
                <w:rFonts w:ascii="Oslo Sans Office" w:hAnsi="Oslo Sans Office"/>
                <w:color w:val="000000" w:themeColor="text1"/>
                <w:szCs w:val="20"/>
              </w:rPr>
            </w:pPr>
            <w:r w:rsidRPr="00874CD7">
              <w:rPr>
                <w:rFonts w:ascii="Oslo Sans Office" w:hAnsi="Oslo Sans Office"/>
                <w:color w:val="000000" w:themeColor="text1"/>
                <w:szCs w:val="20"/>
              </w:rPr>
              <w:t>2.5.</w:t>
            </w:r>
            <w:r>
              <w:rPr>
                <w:rFonts w:ascii="Oslo Sans Office" w:hAnsi="Oslo Sans Office"/>
                <w:color w:val="000000" w:themeColor="text1"/>
                <w:szCs w:val="20"/>
              </w:rPr>
              <w:t>6</w:t>
            </w:r>
          </w:p>
        </w:tc>
        <w:tc>
          <w:tcPr>
            <w:tcW w:w="4536" w:type="dxa"/>
          </w:tcPr>
          <w:p w14:paraId="7B2BAB39" w14:textId="77777777" w:rsidR="00CE518C" w:rsidRDefault="00CE518C">
            <w:pPr>
              <w:spacing w:after="0" w:line="300" w:lineRule="atLeast"/>
              <w:rPr>
                <w:rFonts w:ascii="Oslo Sans Office" w:hAnsi="Oslo Sans Office"/>
                <w:color w:val="000000" w:themeColor="text1"/>
                <w:szCs w:val="20"/>
              </w:rPr>
            </w:pPr>
            <w:r w:rsidRPr="00874CD7">
              <w:rPr>
                <w:rFonts w:ascii="Oslo Sans Office" w:hAnsi="Oslo Sans Office"/>
                <w:color w:val="000000" w:themeColor="text1"/>
                <w:szCs w:val="20"/>
              </w:rPr>
              <w:t>Produktene skal ikke inneholde stoffer som til enhver tid er oppført på den gjeldende kandidatlisten (artikkel 59 i forordning (EF) nr. 1907/2006 om registrering, vurdering, godkjenning og begrensning av kjemikalier (REACH).</w:t>
            </w:r>
          </w:p>
          <w:p w14:paraId="0BCDDCFB" w14:textId="77777777" w:rsidR="00CE518C" w:rsidRDefault="00CE518C">
            <w:pPr>
              <w:spacing w:after="0" w:line="300" w:lineRule="atLeast"/>
              <w:rPr>
                <w:rFonts w:ascii="Oslo Sans Office" w:hAnsi="Oslo Sans Office"/>
                <w:color w:val="000000" w:themeColor="text1"/>
                <w:szCs w:val="20"/>
              </w:rPr>
            </w:pPr>
          </w:p>
          <w:p w14:paraId="28722A93" w14:textId="77777777" w:rsidR="00CE518C" w:rsidRPr="00874CD7" w:rsidRDefault="00CE518C">
            <w:pPr>
              <w:spacing w:after="0" w:line="300" w:lineRule="atLeast"/>
              <w:rPr>
                <w:rFonts w:ascii="Oslo Sans Office" w:hAnsi="Oslo Sans Office"/>
                <w:color w:val="000000" w:themeColor="text1"/>
                <w:szCs w:val="20"/>
              </w:rPr>
            </w:pPr>
            <w:r w:rsidRPr="00874CD7">
              <w:rPr>
                <w:rFonts w:ascii="Oslo Sans Office" w:hAnsi="Oslo Sans Office"/>
                <w:color w:val="000000" w:themeColor="text1"/>
                <w:szCs w:val="20"/>
              </w:rPr>
              <w:lastRenderedPageBreak/>
              <w:t xml:space="preserve">Dersom nye stoffer føres opp på kandidatlisten i løpet av kontraktsperioden, skal leverandøren innen seks måneder etter at Det europeiske kjemikaliebyrået (ECHA) har offentliggjort en revidert kandidatliste, legge fram en handlingsplan for hvordan stoffene kan fases ut. </w:t>
            </w:r>
          </w:p>
          <w:p w14:paraId="3ED806B2" w14:textId="77777777" w:rsidR="00CE518C" w:rsidRPr="00874CD7" w:rsidRDefault="00CE518C">
            <w:pPr>
              <w:spacing w:after="0" w:line="300" w:lineRule="atLeast"/>
              <w:rPr>
                <w:rFonts w:ascii="Oslo Sans Office" w:hAnsi="Oslo Sans Office"/>
                <w:color w:val="000000" w:themeColor="text1"/>
                <w:szCs w:val="20"/>
              </w:rPr>
            </w:pPr>
          </w:p>
        </w:tc>
        <w:tc>
          <w:tcPr>
            <w:tcW w:w="1276" w:type="dxa"/>
          </w:tcPr>
          <w:p w14:paraId="0085A479" w14:textId="77777777" w:rsidR="00CE518C" w:rsidRPr="002625ED" w:rsidRDefault="00CE518C">
            <w:pPr>
              <w:tabs>
                <w:tab w:val="left" w:pos="2520"/>
              </w:tabs>
              <w:spacing w:after="0"/>
              <w:jc w:val="center"/>
              <w:rPr>
                <w:rFonts w:ascii="Oslo Sans Office" w:hAnsi="Oslo Sans Office"/>
                <w:szCs w:val="20"/>
              </w:rPr>
            </w:pPr>
            <w:r w:rsidRPr="002625ED">
              <w:rPr>
                <w:rFonts w:ascii="Oslo Sans Office" w:hAnsi="Oslo Sans Office"/>
                <w:szCs w:val="20"/>
              </w:rPr>
              <w:lastRenderedPageBreak/>
              <w:t>M</w:t>
            </w:r>
          </w:p>
        </w:tc>
        <w:tc>
          <w:tcPr>
            <w:tcW w:w="1134" w:type="dxa"/>
          </w:tcPr>
          <w:p w14:paraId="1AFFCA25" w14:textId="77777777" w:rsidR="00CE518C" w:rsidRPr="002625ED" w:rsidRDefault="00CE518C">
            <w:pPr>
              <w:tabs>
                <w:tab w:val="left" w:pos="2520"/>
              </w:tabs>
              <w:spacing w:after="0"/>
              <w:jc w:val="center"/>
              <w:rPr>
                <w:rFonts w:ascii="Oslo Sans Office" w:hAnsi="Oslo Sans Office"/>
                <w:szCs w:val="20"/>
              </w:rPr>
            </w:pPr>
          </w:p>
        </w:tc>
        <w:tc>
          <w:tcPr>
            <w:tcW w:w="1842" w:type="dxa"/>
          </w:tcPr>
          <w:p w14:paraId="78CECAFE" w14:textId="77777777" w:rsidR="00CE518C" w:rsidRPr="002625ED" w:rsidRDefault="00CE518C">
            <w:pPr>
              <w:tabs>
                <w:tab w:val="left" w:pos="2520"/>
              </w:tabs>
              <w:spacing w:after="0"/>
              <w:jc w:val="center"/>
              <w:rPr>
                <w:rFonts w:ascii="Oslo Sans Office" w:hAnsi="Oslo Sans Office"/>
                <w:szCs w:val="20"/>
              </w:rPr>
            </w:pPr>
          </w:p>
        </w:tc>
      </w:tr>
      <w:tr w:rsidR="00CE518C" w:rsidRPr="002625ED" w14:paraId="3FA06D8D" w14:textId="300A270E" w:rsidTr="00CE518C">
        <w:tc>
          <w:tcPr>
            <w:tcW w:w="851" w:type="dxa"/>
          </w:tcPr>
          <w:p w14:paraId="3901C63C" w14:textId="4BBCE73F" w:rsidR="00CE518C" w:rsidRPr="00C23D6F" w:rsidRDefault="00CE518C">
            <w:pPr>
              <w:tabs>
                <w:tab w:val="left" w:pos="2520"/>
              </w:tabs>
              <w:spacing w:after="0"/>
              <w:rPr>
                <w:rFonts w:cs="Calibri"/>
                <w:color w:val="000000" w:themeColor="text1"/>
                <w:shd w:val="clear" w:color="auto" w:fill="FFFFFF"/>
              </w:rPr>
            </w:pPr>
            <w:r w:rsidRPr="00C23D6F">
              <w:rPr>
                <w:rFonts w:cs="Calibri"/>
                <w:color w:val="000000" w:themeColor="text1"/>
                <w:shd w:val="clear" w:color="auto" w:fill="FFFFFF"/>
              </w:rPr>
              <w:t>2.5.</w:t>
            </w:r>
            <w:r>
              <w:rPr>
                <w:rFonts w:cs="Calibri"/>
                <w:color w:val="000000" w:themeColor="text1"/>
                <w:shd w:val="clear" w:color="auto" w:fill="FFFFFF"/>
              </w:rPr>
              <w:t>7</w:t>
            </w:r>
          </w:p>
        </w:tc>
        <w:tc>
          <w:tcPr>
            <w:tcW w:w="4536" w:type="dxa"/>
          </w:tcPr>
          <w:p w14:paraId="141ECC9B" w14:textId="77777777" w:rsidR="00CE518C" w:rsidRPr="00C23D6F" w:rsidRDefault="00CE518C">
            <w:pPr>
              <w:tabs>
                <w:tab w:val="left" w:pos="2520"/>
              </w:tabs>
              <w:spacing w:after="0"/>
              <w:rPr>
                <w:color w:val="000000" w:themeColor="text1"/>
                <w:szCs w:val="20"/>
              </w:rPr>
            </w:pPr>
            <w:r w:rsidRPr="00C23D6F">
              <w:rPr>
                <w:color w:val="000000" w:themeColor="text1"/>
                <w:szCs w:val="20"/>
              </w:rPr>
              <w:t xml:space="preserve">Det skal ikke ha forekommet </w:t>
            </w:r>
            <w:proofErr w:type="spellStart"/>
            <w:r w:rsidRPr="00C23D6F">
              <w:rPr>
                <w:color w:val="000000" w:themeColor="text1"/>
                <w:szCs w:val="20"/>
              </w:rPr>
              <w:t>mulesing</w:t>
            </w:r>
            <w:proofErr w:type="spellEnd"/>
            <w:r w:rsidRPr="00C23D6F">
              <w:rPr>
                <w:color w:val="000000" w:themeColor="text1"/>
                <w:szCs w:val="20"/>
              </w:rPr>
              <w:t xml:space="preserve"> i produksjon av ullen som tilbys på avtalen.</w:t>
            </w:r>
          </w:p>
          <w:p w14:paraId="7C9C23DB" w14:textId="77777777" w:rsidR="00CE518C" w:rsidRPr="00C23D6F" w:rsidRDefault="00CE518C">
            <w:pPr>
              <w:tabs>
                <w:tab w:val="left" w:pos="2520"/>
              </w:tabs>
              <w:spacing w:after="0"/>
              <w:rPr>
                <w:color w:val="000000" w:themeColor="text1"/>
                <w:szCs w:val="20"/>
              </w:rPr>
            </w:pPr>
          </w:p>
          <w:p w14:paraId="0D1888B0" w14:textId="77777777" w:rsidR="00CE518C" w:rsidRPr="00C23D6F" w:rsidRDefault="00CE518C">
            <w:pPr>
              <w:tabs>
                <w:tab w:val="left" w:pos="2520"/>
              </w:tabs>
              <w:spacing w:after="0"/>
              <w:rPr>
                <w:color w:val="000000" w:themeColor="text1"/>
                <w:szCs w:val="20"/>
              </w:rPr>
            </w:pPr>
            <w:r w:rsidRPr="00C23D6F">
              <w:rPr>
                <w:color w:val="000000" w:themeColor="text1"/>
                <w:szCs w:val="20"/>
              </w:rPr>
              <w:t>Leverandøren skal på forespørsel fra oppdragsgiver kunne dokumentere dette.</w:t>
            </w:r>
          </w:p>
          <w:p w14:paraId="014092CC" w14:textId="77777777" w:rsidR="00CE518C" w:rsidRPr="00C23D6F" w:rsidRDefault="00CE518C">
            <w:pPr>
              <w:tabs>
                <w:tab w:val="left" w:pos="2520"/>
              </w:tabs>
              <w:spacing w:after="0"/>
              <w:rPr>
                <w:color w:val="000000" w:themeColor="text1"/>
                <w:szCs w:val="20"/>
              </w:rPr>
            </w:pPr>
          </w:p>
        </w:tc>
        <w:tc>
          <w:tcPr>
            <w:tcW w:w="1276" w:type="dxa"/>
          </w:tcPr>
          <w:p w14:paraId="254C3AD5" w14:textId="77777777" w:rsidR="00CE518C" w:rsidRPr="00C23D6F" w:rsidRDefault="00CE518C">
            <w:pPr>
              <w:tabs>
                <w:tab w:val="left" w:pos="2520"/>
              </w:tabs>
              <w:spacing w:after="0"/>
              <w:jc w:val="center"/>
              <w:rPr>
                <w:color w:val="000000" w:themeColor="text1"/>
                <w:szCs w:val="20"/>
              </w:rPr>
            </w:pPr>
            <w:r w:rsidRPr="00C23D6F">
              <w:rPr>
                <w:color w:val="000000" w:themeColor="text1"/>
                <w:szCs w:val="20"/>
              </w:rPr>
              <w:t>M</w:t>
            </w:r>
          </w:p>
        </w:tc>
        <w:tc>
          <w:tcPr>
            <w:tcW w:w="1134" w:type="dxa"/>
          </w:tcPr>
          <w:p w14:paraId="537F70FB" w14:textId="77777777" w:rsidR="00CE518C" w:rsidRPr="00C23D6F" w:rsidRDefault="00CE518C">
            <w:pPr>
              <w:tabs>
                <w:tab w:val="left" w:pos="2520"/>
              </w:tabs>
              <w:spacing w:after="0"/>
              <w:jc w:val="center"/>
              <w:rPr>
                <w:color w:val="000000" w:themeColor="text1"/>
                <w:szCs w:val="20"/>
              </w:rPr>
            </w:pPr>
          </w:p>
        </w:tc>
        <w:tc>
          <w:tcPr>
            <w:tcW w:w="1842" w:type="dxa"/>
          </w:tcPr>
          <w:p w14:paraId="10891EAD" w14:textId="77777777" w:rsidR="00CE518C" w:rsidRPr="00C23D6F" w:rsidRDefault="00CE518C">
            <w:pPr>
              <w:tabs>
                <w:tab w:val="left" w:pos="2520"/>
              </w:tabs>
              <w:spacing w:after="0"/>
              <w:jc w:val="center"/>
              <w:rPr>
                <w:color w:val="000000" w:themeColor="text1"/>
                <w:szCs w:val="20"/>
              </w:rPr>
            </w:pPr>
          </w:p>
        </w:tc>
      </w:tr>
    </w:tbl>
    <w:p w14:paraId="36D91305" w14:textId="77777777" w:rsidR="00F93CB1" w:rsidRDefault="00F93CB1" w:rsidP="00F93CB1">
      <w:pPr>
        <w:keepNext/>
        <w:spacing w:after="0" w:line="240" w:lineRule="auto"/>
        <w:ind w:left="720" w:hanging="720"/>
        <w:outlineLvl w:val="2"/>
        <w:rPr>
          <w:rFonts w:ascii="Oslo Sans Office" w:eastAsiaTheme="majorEastAsia" w:hAnsi="Oslo Sans Office" w:cs="Times New Roman"/>
          <w:b/>
          <w:bCs/>
          <w:szCs w:val="20"/>
        </w:rPr>
      </w:pPr>
    </w:p>
    <w:p w14:paraId="0E75AA13" w14:textId="18C0C883" w:rsidR="00F93CB1" w:rsidRPr="0085234A" w:rsidRDefault="00F93CB1" w:rsidP="00F93CB1">
      <w:pPr>
        <w:keepNext/>
        <w:spacing w:after="0" w:line="240" w:lineRule="auto"/>
        <w:ind w:left="720" w:hanging="720"/>
        <w:outlineLvl w:val="2"/>
        <w:rPr>
          <w:rFonts w:ascii="Oslo Sans Office" w:eastAsiaTheme="majorEastAsia" w:hAnsi="Oslo Sans Office" w:cs="Times New Roman"/>
          <w:b/>
          <w:bCs/>
          <w:sz w:val="24"/>
          <w:szCs w:val="24"/>
        </w:rPr>
      </w:pPr>
      <w:bookmarkStart w:id="12" w:name="_Toc238723725"/>
      <w:r w:rsidRPr="0085234A">
        <w:rPr>
          <w:rFonts w:ascii="Oslo Sans Office" w:eastAsiaTheme="majorEastAsia" w:hAnsi="Oslo Sans Office" w:cs="Times New Roman"/>
          <w:b/>
          <w:bCs/>
          <w:sz w:val="24"/>
          <w:szCs w:val="24"/>
        </w:rPr>
        <w:t>2.6</w:t>
      </w:r>
      <w:r w:rsidRPr="0085234A">
        <w:rPr>
          <w:rFonts w:ascii="Oslo Sans Office" w:eastAsiaTheme="majorEastAsia" w:hAnsi="Oslo Sans Office" w:cs="Times New Roman"/>
          <w:b/>
          <w:bCs/>
          <w:sz w:val="24"/>
          <w:szCs w:val="24"/>
        </w:rPr>
        <w:tab/>
        <w:t>Minimumskrav til bestilling og service</w:t>
      </w:r>
      <w:bookmarkEnd w:id="12"/>
    </w:p>
    <w:p w14:paraId="530A47EF" w14:textId="77777777" w:rsidR="00F93CB1" w:rsidRPr="002625ED" w:rsidRDefault="00F93CB1" w:rsidP="00F93CB1">
      <w:pPr>
        <w:keepNext/>
        <w:spacing w:after="0" w:line="240" w:lineRule="auto"/>
        <w:ind w:left="720" w:hanging="720"/>
        <w:outlineLvl w:val="2"/>
        <w:rPr>
          <w:rFonts w:ascii="Oslo Sans Office" w:eastAsiaTheme="majorEastAsia" w:hAnsi="Oslo Sans Office" w:cs="Times New Roman"/>
          <w:b/>
          <w:bCs/>
          <w:szCs w:val="20"/>
        </w:rPr>
      </w:pPr>
    </w:p>
    <w:tbl>
      <w:tblPr>
        <w:tblStyle w:val="Tabellrutenett"/>
        <w:tblW w:w="97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4536"/>
        <w:gridCol w:w="1276"/>
        <w:gridCol w:w="992"/>
        <w:gridCol w:w="142"/>
        <w:gridCol w:w="1984"/>
      </w:tblGrid>
      <w:tr w:rsidR="00CE518C" w:rsidRPr="002625ED" w14:paraId="12FA3756" w14:textId="75B45097" w:rsidTr="0004588D">
        <w:trPr>
          <w:tblHeader/>
        </w:trPr>
        <w:tc>
          <w:tcPr>
            <w:tcW w:w="846" w:type="dxa"/>
            <w:shd w:val="clear" w:color="auto" w:fill="F9C66B" w:themeFill="accent6"/>
          </w:tcPr>
          <w:p w14:paraId="4C767C08" w14:textId="77777777" w:rsidR="00CE518C" w:rsidRPr="002625ED" w:rsidRDefault="00CE518C">
            <w:pPr>
              <w:tabs>
                <w:tab w:val="left" w:pos="2520"/>
              </w:tabs>
              <w:spacing w:after="0" w:line="240" w:lineRule="auto"/>
              <w:rPr>
                <w:rFonts w:ascii="Oslo Sans Office" w:hAnsi="Oslo Sans Office"/>
                <w:b/>
                <w:szCs w:val="20"/>
              </w:rPr>
            </w:pPr>
            <w:r w:rsidRPr="002625ED">
              <w:rPr>
                <w:rFonts w:ascii="Oslo Sans Office" w:hAnsi="Oslo Sans Office"/>
                <w:b/>
                <w:szCs w:val="20"/>
              </w:rPr>
              <w:t>Krav nr.</w:t>
            </w:r>
          </w:p>
        </w:tc>
        <w:tc>
          <w:tcPr>
            <w:tcW w:w="4536" w:type="dxa"/>
            <w:shd w:val="clear" w:color="auto" w:fill="F9C66B" w:themeFill="accent6"/>
          </w:tcPr>
          <w:p w14:paraId="7881216F" w14:textId="29E8A7A4" w:rsidR="00CE518C" w:rsidRPr="002625ED" w:rsidRDefault="00CE518C">
            <w:pPr>
              <w:tabs>
                <w:tab w:val="left" w:pos="2520"/>
              </w:tabs>
              <w:spacing w:after="0" w:line="240" w:lineRule="auto"/>
              <w:rPr>
                <w:rFonts w:ascii="Oslo Sans Office" w:hAnsi="Oslo Sans Office"/>
                <w:b/>
                <w:szCs w:val="20"/>
              </w:rPr>
            </w:pPr>
            <w:r w:rsidRPr="002625ED">
              <w:rPr>
                <w:rFonts w:ascii="Oslo Sans Office" w:hAnsi="Oslo Sans Office"/>
                <w:b/>
                <w:szCs w:val="20"/>
              </w:rPr>
              <w:t xml:space="preserve">Beskrivelse </w:t>
            </w:r>
          </w:p>
        </w:tc>
        <w:tc>
          <w:tcPr>
            <w:tcW w:w="1276" w:type="dxa"/>
            <w:shd w:val="clear" w:color="auto" w:fill="F9C66B" w:themeFill="accent6"/>
          </w:tcPr>
          <w:p w14:paraId="0CEC9A0F" w14:textId="77777777" w:rsidR="00CE518C" w:rsidRPr="002625ED" w:rsidRDefault="00CE518C">
            <w:pPr>
              <w:tabs>
                <w:tab w:val="left" w:pos="2520"/>
              </w:tabs>
              <w:spacing w:after="0" w:line="240" w:lineRule="auto"/>
              <w:rPr>
                <w:rFonts w:ascii="Oslo Sans Office" w:hAnsi="Oslo Sans Office"/>
                <w:b/>
                <w:szCs w:val="20"/>
              </w:rPr>
            </w:pPr>
            <w:r w:rsidRPr="002625ED">
              <w:rPr>
                <w:rFonts w:ascii="Oslo Sans Office" w:hAnsi="Oslo Sans Office"/>
                <w:b/>
                <w:szCs w:val="20"/>
              </w:rPr>
              <w:t>Krav-type</w:t>
            </w:r>
          </w:p>
          <w:p w14:paraId="6BDEF94E" w14:textId="77777777" w:rsidR="00CE518C" w:rsidRPr="002625ED" w:rsidRDefault="00CE518C">
            <w:pPr>
              <w:tabs>
                <w:tab w:val="left" w:pos="2520"/>
              </w:tabs>
              <w:spacing w:after="0" w:line="240" w:lineRule="auto"/>
              <w:rPr>
                <w:rFonts w:ascii="Oslo Sans Office" w:hAnsi="Oslo Sans Office"/>
                <w:b/>
                <w:szCs w:val="20"/>
              </w:rPr>
            </w:pPr>
          </w:p>
        </w:tc>
        <w:tc>
          <w:tcPr>
            <w:tcW w:w="1134" w:type="dxa"/>
            <w:gridSpan w:val="2"/>
            <w:shd w:val="clear" w:color="auto" w:fill="F9C66B" w:themeFill="accent6"/>
          </w:tcPr>
          <w:p w14:paraId="305A5D18" w14:textId="77777777" w:rsidR="00CE518C" w:rsidRDefault="00CE518C">
            <w:pPr>
              <w:tabs>
                <w:tab w:val="left" w:pos="2520"/>
              </w:tabs>
              <w:spacing w:after="0" w:line="240" w:lineRule="auto"/>
              <w:rPr>
                <w:rFonts w:ascii="Oslo Sans Office" w:hAnsi="Oslo Sans Office"/>
                <w:b/>
                <w:szCs w:val="20"/>
              </w:rPr>
            </w:pPr>
            <w:r>
              <w:rPr>
                <w:rFonts w:ascii="Oslo Sans Office" w:hAnsi="Oslo Sans Office"/>
                <w:b/>
                <w:szCs w:val="20"/>
              </w:rPr>
              <w:t>Svar</w:t>
            </w:r>
          </w:p>
          <w:p w14:paraId="6B8FB96F" w14:textId="15E3000C" w:rsidR="00CE518C" w:rsidRPr="002625ED" w:rsidRDefault="00CE518C">
            <w:pPr>
              <w:tabs>
                <w:tab w:val="left" w:pos="2520"/>
              </w:tabs>
              <w:spacing w:after="0" w:line="240" w:lineRule="auto"/>
              <w:rPr>
                <w:rFonts w:ascii="Oslo Sans Office" w:hAnsi="Oslo Sans Office"/>
                <w:b/>
                <w:szCs w:val="20"/>
              </w:rPr>
            </w:pPr>
            <w:r>
              <w:rPr>
                <w:rFonts w:ascii="Oslo Sans Office" w:hAnsi="Oslo Sans Office"/>
                <w:b/>
                <w:szCs w:val="20"/>
              </w:rPr>
              <w:t>Ja/Nei</w:t>
            </w:r>
          </w:p>
        </w:tc>
        <w:tc>
          <w:tcPr>
            <w:tcW w:w="1984" w:type="dxa"/>
            <w:shd w:val="clear" w:color="auto" w:fill="F9C66B" w:themeFill="accent6"/>
          </w:tcPr>
          <w:p w14:paraId="2184B9D4" w14:textId="5800F1A5" w:rsidR="00CE518C" w:rsidRPr="002625ED" w:rsidRDefault="00CE518C">
            <w:pPr>
              <w:tabs>
                <w:tab w:val="left" w:pos="2520"/>
              </w:tabs>
              <w:spacing w:after="0" w:line="240" w:lineRule="auto"/>
              <w:rPr>
                <w:rFonts w:ascii="Oslo Sans Office" w:hAnsi="Oslo Sans Office"/>
                <w:b/>
                <w:szCs w:val="20"/>
              </w:rPr>
            </w:pPr>
            <w:r>
              <w:rPr>
                <w:rFonts w:ascii="Oslo Sans Office" w:hAnsi="Oslo Sans Office"/>
                <w:b/>
                <w:szCs w:val="20"/>
              </w:rPr>
              <w:t>Kommentar</w:t>
            </w:r>
          </w:p>
        </w:tc>
      </w:tr>
      <w:tr w:rsidR="00CE518C" w:rsidRPr="002625ED" w14:paraId="636A46D9" w14:textId="4D5610C4" w:rsidTr="0004588D">
        <w:tc>
          <w:tcPr>
            <w:tcW w:w="846" w:type="dxa"/>
          </w:tcPr>
          <w:p w14:paraId="401BFDD1" w14:textId="7515BC21" w:rsidR="00CE518C" w:rsidRPr="002625ED" w:rsidRDefault="00CE518C">
            <w:pPr>
              <w:tabs>
                <w:tab w:val="left" w:pos="2520"/>
              </w:tabs>
              <w:spacing w:after="0"/>
              <w:rPr>
                <w:rFonts w:ascii="Oslo Sans Office" w:hAnsi="Oslo Sans Office"/>
                <w:szCs w:val="20"/>
              </w:rPr>
            </w:pPr>
            <w:r>
              <w:rPr>
                <w:rFonts w:ascii="Oslo Sans Office" w:hAnsi="Oslo Sans Office"/>
                <w:szCs w:val="20"/>
              </w:rPr>
              <w:t>2.6.1</w:t>
            </w:r>
          </w:p>
        </w:tc>
        <w:tc>
          <w:tcPr>
            <w:tcW w:w="4536" w:type="dxa"/>
          </w:tcPr>
          <w:p w14:paraId="0A128C4E" w14:textId="1FE1AF71" w:rsidR="00CE518C" w:rsidRDefault="00CE518C">
            <w:pPr>
              <w:tabs>
                <w:tab w:val="left" w:pos="2520"/>
              </w:tabs>
              <w:spacing w:after="0"/>
              <w:rPr>
                <w:rFonts w:ascii="Oslo Sans Office" w:hAnsi="Oslo Sans Office"/>
                <w:color w:val="000000" w:themeColor="text1"/>
                <w:szCs w:val="20"/>
              </w:rPr>
            </w:pPr>
            <w:r>
              <w:rPr>
                <w:rFonts w:ascii="Oslo Sans Office" w:hAnsi="Oslo Sans Office"/>
                <w:color w:val="000000" w:themeColor="text1"/>
                <w:szCs w:val="20"/>
              </w:rPr>
              <w:t>Leverandøren skal innen tre uker etter kontraktsinngåelse levere en implementeringsplan.</w:t>
            </w:r>
          </w:p>
          <w:p w14:paraId="78C4C4CD" w14:textId="77777777" w:rsidR="00CE518C" w:rsidRDefault="00CE518C">
            <w:pPr>
              <w:tabs>
                <w:tab w:val="left" w:pos="2520"/>
              </w:tabs>
              <w:spacing w:after="0"/>
              <w:rPr>
                <w:rFonts w:ascii="Oslo Sans Office" w:hAnsi="Oslo Sans Office"/>
                <w:color w:val="000000" w:themeColor="text1"/>
                <w:szCs w:val="20"/>
              </w:rPr>
            </w:pPr>
          </w:p>
          <w:p w14:paraId="0F38139B" w14:textId="1818E746" w:rsidR="00CE518C" w:rsidRDefault="00CE518C">
            <w:pPr>
              <w:tabs>
                <w:tab w:val="left" w:pos="2520"/>
              </w:tabs>
              <w:spacing w:after="0"/>
              <w:rPr>
                <w:rFonts w:ascii="Oslo Sans Office" w:hAnsi="Oslo Sans Office"/>
                <w:color w:val="000000" w:themeColor="text1"/>
                <w:szCs w:val="20"/>
              </w:rPr>
            </w:pPr>
            <w:r>
              <w:rPr>
                <w:rFonts w:ascii="Oslo Sans Office" w:hAnsi="Oslo Sans Office"/>
                <w:color w:val="000000" w:themeColor="text1"/>
                <w:szCs w:val="20"/>
              </w:rPr>
              <w:t>Planen skal som minimum inneholde.</w:t>
            </w:r>
          </w:p>
          <w:p w14:paraId="7F406D70" w14:textId="77777777" w:rsidR="00CE518C" w:rsidRPr="00331091" w:rsidRDefault="00CE518C" w:rsidP="00331091">
            <w:pPr>
              <w:numPr>
                <w:ilvl w:val="0"/>
                <w:numId w:val="24"/>
              </w:numPr>
              <w:spacing w:after="0" w:line="240" w:lineRule="auto"/>
              <w:textAlignment w:val="baseline"/>
              <w:rPr>
                <w:rFonts w:ascii="Oslo Sans Office" w:hAnsi="Oslo Sans Office"/>
                <w:color w:val="000000" w:themeColor="text1"/>
                <w:szCs w:val="20"/>
              </w:rPr>
            </w:pPr>
            <w:r w:rsidRPr="00331091">
              <w:rPr>
                <w:rFonts w:ascii="Oslo Sans Office" w:hAnsi="Oslo Sans Office"/>
                <w:color w:val="000000" w:themeColor="text1"/>
                <w:szCs w:val="20"/>
              </w:rPr>
              <w:t xml:space="preserve">Fremdrift, aktiviteter og ressurser </w:t>
            </w:r>
          </w:p>
          <w:p w14:paraId="1DA86EC3" w14:textId="77777777" w:rsidR="00CE518C" w:rsidRDefault="00CE518C" w:rsidP="00331091">
            <w:pPr>
              <w:numPr>
                <w:ilvl w:val="0"/>
                <w:numId w:val="24"/>
              </w:numPr>
              <w:spacing w:after="0" w:line="240" w:lineRule="auto"/>
              <w:textAlignment w:val="baseline"/>
              <w:rPr>
                <w:rFonts w:ascii="Oslo Sans Office" w:hAnsi="Oslo Sans Office"/>
                <w:color w:val="000000" w:themeColor="text1"/>
                <w:szCs w:val="20"/>
              </w:rPr>
            </w:pPr>
            <w:r w:rsidRPr="00331091">
              <w:rPr>
                <w:rFonts w:ascii="Oslo Sans Office" w:hAnsi="Oslo Sans Office"/>
                <w:color w:val="000000" w:themeColor="text1"/>
                <w:szCs w:val="20"/>
              </w:rPr>
              <w:t>Oppsett av Leverandørens web-basert bestillingsportal (nettbutikk) i tråd med i tråd med avtale og krav i punkt 2.7.2</w:t>
            </w:r>
          </w:p>
          <w:p w14:paraId="2C328B6C" w14:textId="5EBD4261" w:rsidR="00CE518C" w:rsidRPr="00331091" w:rsidRDefault="00CE518C" w:rsidP="00331091">
            <w:pPr>
              <w:numPr>
                <w:ilvl w:val="0"/>
                <w:numId w:val="24"/>
              </w:numPr>
              <w:spacing w:after="0" w:line="240" w:lineRule="auto"/>
              <w:textAlignment w:val="baseline"/>
              <w:rPr>
                <w:rFonts w:ascii="Oslo Sans Office" w:hAnsi="Oslo Sans Office"/>
                <w:color w:val="000000" w:themeColor="text1"/>
                <w:szCs w:val="20"/>
              </w:rPr>
            </w:pPr>
            <w:r w:rsidRPr="00331091">
              <w:rPr>
                <w:rFonts w:ascii="Oslo Sans Office" w:hAnsi="Oslo Sans Office"/>
                <w:color w:val="000000" w:themeColor="text1"/>
                <w:szCs w:val="20"/>
              </w:rPr>
              <w:t>Rutiner for effektivt vedlikehold av nettbutikk</w:t>
            </w:r>
          </w:p>
          <w:p w14:paraId="2A1B87DA" w14:textId="77777777" w:rsidR="00CE518C" w:rsidRPr="00331091" w:rsidRDefault="00CE518C" w:rsidP="00331091">
            <w:pPr>
              <w:numPr>
                <w:ilvl w:val="0"/>
                <w:numId w:val="24"/>
              </w:numPr>
              <w:spacing w:after="0" w:line="240" w:lineRule="auto"/>
              <w:textAlignment w:val="baseline"/>
              <w:rPr>
                <w:rFonts w:ascii="Oslo Sans Office" w:hAnsi="Oslo Sans Office"/>
                <w:color w:val="000000" w:themeColor="text1"/>
                <w:szCs w:val="20"/>
              </w:rPr>
            </w:pPr>
            <w:r w:rsidRPr="00331091">
              <w:rPr>
                <w:rFonts w:ascii="Oslo Sans Office" w:hAnsi="Oslo Sans Office"/>
                <w:color w:val="000000" w:themeColor="text1"/>
                <w:szCs w:val="20"/>
              </w:rPr>
              <w:t xml:space="preserve">Presentasjon av opplæring til Bestillere  </w:t>
            </w:r>
          </w:p>
          <w:p w14:paraId="7D3772F5" w14:textId="77777777" w:rsidR="00CE518C" w:rsidRPr="00331091" w:rsidRDefault="00CE518C" w:rsidP="00331091">
            <w:pPr>
              <w:numPr>
                <w:ilvl w:val="0"/>
                <w:numId w:val="24"/>
              </w:numPr>
              <w:spacing w:after="0" w:line="240" w:lineRule="auto"/>
              <w:textAlignment w:val="baseline"/>
              <w:rPr>
                <w:rFonts w:ascii="Oslo Sans Office" w:hAnsi="Oslo Sans Office"/>
                <w:color w:val="000000" w:themeColor="text1"/>
                <w:szCs w:val="20"/>
              </w:rPr>
            </w:pPr>
            <w:r w:rsidRPr="00331091">
              <w:rPr>
                <w:rFonts w:ascii="Oslo Sans Office" w:hAnsi="Oslo Sans Office"/>
                <w:color w:val="000000" w:themeColor="text1"/>
                <w:szCs w:val="20"/>
              </w:rPr>
              <w:t xml:space="preserve">Foreslått oppsett for fakturering etter avtale </w:t>
            </w:r>
          </w:p>
          <w:p w14:paraId="0CE50B41" w14:textId="6C75096C" w:rsidR="00CE518C" w:rsidRPr="00012FBA" w:rsidRDefault="00CE518C" w:rsidP="00331091">
            <w:pPr>
              <w:spacing w:after="0" w:line="240" w:lineRule="auto"/>
              <w:ind w:left="1080"/>
              <w:textAlignment w:val="baseline"/>
              <w:rPr>
                <w:rFonts w:ascii="Oslo Sans Office" w:hAnsi="Oslo Sans Office"/>
                <w:color w:val="000000" w:themeColor="text1"/>
                <w:szCs w:val="20"/>
              </w:rPr>
            </w:pPr>
          </w:p>
        </w:tc>
        <w:tc>
          <w:tcPr>
            <w:tcW w:w="1276" w:type="dxa"/>
          </w:tcPr>
          <w:p w14:paraId="49ED654D" w14:textId="62939AC9" w:rsidR="00CE518C" w:rsidRPr="002625ED" w:rsidRDefault="00CE518C">
            <w:pPr>
              <w:tabs>
                <w:tab w:val="left" w:pos="2520"/>
              </w:tabs>
              <w:spacing w:after="0"/>
              <w:jc w:val="center"/>
              <w:rPr>
                <w:rFonts w:ascii="Oslo Sans Office" w:hAnsi="Oslo Sans Office"/>
                <w:szCs w:val="20"/>
              </w:rPr>
            </w:pPr>
            <w:r>
              <w:rPr>
                <w:rFonts w:ascii="Oslo Sans Office" w:hAnsi="Oslo Sans Office"/>
                <w:szCs w:val="20"/>
              </w:rPr>
              <w:t>M</w:t>
            </w:r>
          </w:p>
        </w:tc>
        <w:tc>
          <w:tcPr>
            <w:tcW w:w="992" w:type="dxa"/>
          </w:tcPr>
          <w:p w14:paraId="044E4CB8" w14:textId="77777777" w:rsidR="00CE518C" w:rsidRDefault="00CE518C">
            <w:pPr>
              <w:tabs>
                <w:tab w:val="left" w:pos="2520"/>
              </w:tabs>
              <w:spacing w:after="0"/>
              <w:jc w:val="center"/>
              <w:rPr>
                <w:rFonts w:ascii="Oslo Sans Office" w:hAnsi="Oslo Sans Office"/>
                <w:szCs w:val="20"/>
              </w:rPr>
            </w:pPr>
          </w:p>
        </w:tc>
        <w:tc>
          <w:tcPr>
            <w:tcW w:w="2126" w:type="dxa"/>
            <w:gridSpan w:val="2"/>
          </w:tcPr>
          <w:p w14:paraId="79CE12DB" w14:textId="77777777" w:rsidR="00CE518C" w:rsidRDefault="00CE518C">
            <w:pPr>
              <w:tabs>
                <w:tab w:val="left" w:pos="2520"/>
              </w:tabs>
              <w:spacing w:after="0"/>
              <w:jc w:val="center"/>
              <w:rPr>
                <w:rFonts w:ascii="Oslo Sans Office" w:hAnsi="Oslo Sans Office"/>
                <w:szCs w:val="20"/>
              </w:rPr>
            </w:pPr>
          </w:p>
        </w:tc>
      </w:tr>
      <w:tr w:rsidR="00CE518C" w:rsidRPr="002625ED" w14:paraId="485F3AEF" w14:textId="5664EB52" w:rsidTr="0004588D">
        <w:tc>
          <w:tcPr>
            <w:tcW w:w="846" w:type="dxa"/>
          </w:tcPr>
          <w:p w14:paraId="2429A760" w14:textId="6509148C" w:rsidR="00CE518C" w:rsidRPr="002625ED" w:rsidRDefault="00CE518C">
            <w:pPr>
              <w:tabs>
                <w:tab w:val="left" w:pos="2520"/>
              </w:tabs>
              <w:spacing w:after="0"/>
              <w:rPr>
                <w:rFonts w:ascii="Oslo Sans Office" w:hAnsi="Oslo Sans Office"/>
                <w:szCs w:val="20"/>
              </w:rPr>
            </w:pPr>
            <w:r w:rsidRPr="002625ED">
              <w:rPr>
                <w:rFonts w:ascii="Oslo Sans Office" w:hAnsi="Oslo Sans Office"/>
                <w:szCs w:val="20"/>
              </w:rPr>
              <w:t>2.</w:t>
            </w:r>
            <w:r>
              <w:rPr>
                <w:rFonts w:ascii="Oslo Sans Office" w:hAnsi="Oslo Sans Office"/>
                <w:szCs w:val="20"/>
              </w:rPr>
              <w:t>6</w:t>
            </w:r>
            <w:r w:rsidRPr="002625ED">
              <w:rPr>
                <w:rFonts w:ascii="Oslo Sans Office" w:hAnsi="Oslo Sans Office"/>
                <w:szCs w:val="20"/>
              </w:rPr>
              <w:t>.</w:t>
            </w:r>
            <w:r>
              <w:rPr>
                <w:rFonts w:ascii="Oslo Sans Office" w:hAnsi="Oslo Sans Office"/>
                <w:szCs w:val="20"/>
              </w:rPr>
              <w:t>2</w:t>
            </w:r>
          </w:p>
        </w:tc>
        <w:tc>
          <w:tcPr>
            <w:tcW w:w="4536" w:type="dxa"/>
          </w:tcPr>
          <w:p w14:paraId="6D06CC23" w14:textId="77777777" w:rsidR="00CE518C" w:rsidRPr="002625ED" w:rsidRDefault="00CE518C">
            <w:pPr>
              <w:tabs>
                <w:tab w:val="left" w:pos="2520"/>
              </w:tabs>
              <w:spacing w:after="0"/>
              <w:rPr>
                <w:rFonts w:ascii="Oslo Sans Office" w:hAnsi="Oslo Sans Office"/>
                <w:color w:val="FF0000"/>
                <w:szCs w:val="20"/>
              </w:rPr>
            </w:pPr>
            <w:r w:rsidRPr="002625ED">
              <w:rPr>
                <w:rFonts w:ascii="Oslo Sans Office" w:hAnsi="Oslo Sans Office"/>
                <w:color w:val="000000" w:themeColor="text1"/>
                <w:szCs w:val="20"/>
              </w:rPr>
              <w:t>Leverandør skal ha et fast kundeteam dedikert til denne avtalen som er tilgjengelig for henvendelser på telefon og e-post mandag til fredag mellom kl. 8:00 – 16:00.</w:t>
            </w:r>
          </w:p>
          <w:p w14:paraId="38D258BF" w14:textId="77777777" w:rsidR="00CE518C" w:rsidRPr="002625ED" w:rsidRDefault="00CE518C">
            <w:pPr>
              <w:tabs>
                <w:tab w:val="left" w:pos="2520"/>
              </w:tabs>
              <w:spacing w:after="0"/>
              <w:rPr>
                <w:rFonts w:ascii="Oslo Sans Office" w:hAnsi="Oslo Sans Office"/>
                <w:color w:val="000000" w:themeColor="text1"/>
                <w:szCs w:val="20"/>
              </w:rPr>
            </w:pPr>
          </w:p>
          <w:p w14:paraId="78A35EF1" w14:textId="77777777" w:rsidR="00CE518C" w:rsidRDefault="00CE518C">
            <w:pPr>
              <w:tabs>
                <w:tab w:val="left" w:pos="2520"/>
              </w:tabs>
              <w:spacing w:after="0"/>
              <w:rPr>
                <w:rFonts w:ascii="Oslo Sans Office" w:hAnsi="Oslo Sans Office"/>
                <w:color w:val="000000" w:themeColor="text1"/>
                <w:szCs w:val="20"/>
              </w:rPr>
            </w:pPr>
            <w:r w:rsidRPr="002625ED">
              <w:rPr>
                <w:rFonts w:ascii="Oslo Sans Office" w:hAnsi="Oslo Sans Office"/>
                <w:color w:val="000000" w:themeColor="text1"/>
                <w:szCs w:val="20"/>
              </w:rPr>
              <w:t>Kundeteamet skal ha god fagkompetanse innenfor HMS, salg, ordrebehandling og avtaleoppfølging.</w:t>
            </w:r>
          </w:p>
          <w:p w14:paraId="2E7E2F4D" w14:textId="77777777" w:rsidR="00CE518C" w:rsidRPr="000407A3" w:rsidRDefault="00CE518C">
            <w:pPr>
              <w:tabs>
                <w:tab w:val="left" w:pos="2520"/>
              </w:tabs>
              <w:spacing w:after="0"/>
              <w:rPr>
                <w:rFonts w:ascii="Oslo Sans Office" w:hAnsi="Oslo Sans Office"/>
                <w:color w:val="000000" w:themeColor="text1"/>
                <w:szCs w:val="20"/>
              </w:rPr>
            </w:pPr>
          </w:p>
        </w:tc>
        <w:tc>
          <w:tcPr>
            <w:tcW w:w="1276" w:type="dxa"/>
          </w:tcPr>
          <w:p w14:paraId="39E9583E" w14:textId="77777777" w:rsidR="00CE518C" w:rsidRPr="002625ED" w:rsidRDefault="00CE518C">
            <w:pPr>
              <w:tabs>
                <w:tab w:val="left" w:pos="2520"/>
              </w:tabs>
              <w:spacing w:after="0"/>
              <w:jc w:val="center"/>
              <w:rPr>
                <w:rFonts w:ascii="Oslo Sans Office" w:hAnsi="Oslo Sans Office"/>
                <w:szCs w:val="20"/>
              </w:rPr>
            </w:pPr>
            <w:r w:rsidRPr="002625ED">
              <w:rPr>
                <w:rFonts w:ascii="Oslo Sans Office" w:hAnsi="Oslo Sans Office"/>
                <w:szCs w:val="20"/>
              </w:rPr>
              <w:lastRenderedPageBreak/>
              <w:t>M</w:t>
            </w:r>
          </w:p>
        </w:tc>
        <w:tc>
          <w:tcPr>
            <w:tcW w:w="992" w:type="dxa"/>
          </w:tcPr>
          <w:p w14:paraId="5488E222" w14:textId="77777777" w:rsidR="00CE518C" w:rsidRPr="002625ED" w:rsidRDefault="00CE518C">
            <w:pPr>
              <w:tabs>
                <w:tab w:val="left" w:pos="2520"/>
              </w:tabs>
              <w:spacing w:after="0"/>
              <w:jc w:val="center"/>
              <w:rPr>
                <w:rFonts w:ascii="Oslo Sans Office" w:hAnsi="Oslo Sans Office"/>
                <w:szCs w:val="20"/>
              </w:rPr>
            </w:pPr>
          </w:p>
        </w:tc>
        <w:tc>
          <w:tcPr>
            <w:tcW w:w="2126" w:type="dxa"/>
            <w:gridSpan w:val="2"/>
          </w:tcPr>
          <w:p w14:paraId="78A49CDA" w14:textId="77777777" w:rsidR="00CE518C" w:rsidRPr="002625ED" w:rsidRDefault="00CE518C">
            <w:pPr>
              <w:tabs>
                <w:tab w:val="left" w:pos="2520"/>
              </w:tabs>
              <w:spacing w:after="0"/>
              <w:jc w:val="center"/>
              <w:rPr>
                <w:rFonts w:ascii="Oslo Sans Office" w:hAnsi="Oslo Sans Office"/>
                <w:szCs w:val="20"/>
              </w:rPr>
            </w:pPr>
          </w:p>
        </w:tc>
      </w:tr>
      <w:tr w:rsidR="00CE518C" w:rsidRPr="002625ED" w14:paraId="4717BE4D" w14:textId="707A37B6" w:rsidTr="0004588D">
        <w:tc>
          <w:tcPr>
            <w:tcW w:w="846" w:type="dxa"/>
          </w:tcPr>
          <w:p w14:paraId="0864BFF7" w14:textId="2BBEC0D1" w:rsidR="00CE518C" w:rsidRPr="002625ED" w:rsidRDefault="00CE518C">
            <w:pPr>
              <w:tabs>
                <w:tab w:val="left" w:pos="2520"/>
              </w:tabs>
              <w:spacing w:after="0"/>
              <w:rPr>
                <w:rFonts w:ascii="Oslo Sans Office" w:hAnsi="Oslo Sans Office"/>
                <w:color w:val="000000" w:themeColor="text1"/>
                <w:szCs w:val="20"/>
              </w:rPr>
            </w:pPr>
            <w:r w:rsidRPr="002625ED">
              <w:rPr>
                <w:rFonts w:ascii="Oslo Sans Office" w:hAnsi="Oslo Sans Office"/>
                <w:color w:val="000000" w:themeColor="text1"/>
                <w:szCs w:val="20"/>
              </w:rPr>
              <w:t>2.</w:t>
            </w:r>
            <w:r>
              <w:rPr>
                <w:rFonts w:ascii="Oslo Sans Office" w:hAnsi="Oslo Sans Office"/>
                <w:color w:val="000000" w:themeColor="text1"/>
                <w:szCs w:val="20"/>
              </w:rPr>
              <w:t>6</w:t>
            </w:r>
            <w:r w:rsidRPr="002625ED">
              <w:rPr>
                <w:rFonts w:ascii="Oslo Sans Office" w:hAnsi="Oslo Sans Office"/>
                <w:color w:val="000000" w:themeColor="text1"/>
                <w:szCs w:val="20"/>
              </w:rPr>
              <w:t>.</w:t>
            </w:r>
            <w:r>
              <w:rPr>
                <w:rFonts w:ascii="Oslo Sans Office" w:hAnsi="Oslo Sans Office"/>
                <w:color w:val="000000" w:themeColor="text1"/>
                <w:szCs w:val="20"/>
              </w:rPr>
              <w:t>3</w:t>
            </w:r>
          </w:p>
        </w:tc>
        <w:tc>
          <w:tcPr>
            <w:tcW w:w="4536" w:type="dxa"/>
          </w:tcPr>
          <w:p w14:paraId="1C2511BE" w14:textId="00F01B0C" w:rsidR="00CE518C" w:rsidRDefault="00CE518C">
            <w:pPr>
              <w:rPr>
                <w:rFonts w:ascii="Oslo Sans Office" w:hAnsi="Oslo Sans Office"/>
                <w:color w:val="000000" w:themeColor="text1"/>
                <w:szCs w:val="20"/>
              </w:rPr>
            </w:pPr>
            <w:r w:rsidRPr="002625ED">
              <w:rPr>
                <w:rFonts w:ascii="Oslo Sans Office" w:hAnsi="Oslo Sans Office"/>
                <w:color w:val="000000" w:themeColor="text1"/>
                <w:szCs w:val="20"/>
              </w:rPr>
              <w:t xml:space="preserve">Leverandøren skal ha en butikk/et </w:t>
            </w:r>
            <w:proofErr w:type="spellStart"/>
            <w:r w:rsidRPr="002625ED">
              <w:rPr>
                <w:rFonts w:ascii="Oslo Sans Office" w:hAnsi="Oslo Sans Office"/>
                <w:color w:val="000000" w:themeColor="text1"/>
                <w:szCs w:val="20"/>
              </w:rPr>
              <w:t>showroom</w:t>
            </w:r>
            <w:proofErr w:type="spellEnd"/>
            <w:r w:rsidRPr="002625ED">
              <w:rPr>
                <w:rFonts w:ascii="Oslo Sans Office" w:hAnsi="Oslo Sans Office"/>
                <w:color w:val="000000" w:themeColor="text1"/>
                <w:szCs w:val="20"/>
              </w:rPr>
              <w:t xml:space="preserve"> eller lignende i Oslo der brukere av avtalen kan prøve, bestille </w:t>
            </w:r>
            <w:r>
              <w:rPr>
                <w:rFonts w:ascii="Oslo Sans Office" w:hAnsi="Oslo Sans Office"/>
                <w:color w:val="000000" w:themeColor="text1"/>
                <w:szCs w:val="20"/>
              </w:rPr>
              <w:t xml:space="preserve">og/eller kjøpe </w:t>
            </w:r>
            <w:r w:rsidRPr="002625ED">
              <w:rPr>
                <w:rFonts w:ascii="Oslo Sans Office" w:hAnsi="Oslo Sans Office"/>
                <w:color w:val="000000" w:themeColor="text1"/>
                <w:szCs w:val="20"/>
              </w:rPr>
              <w:t>produkter</w:t>
            </w:r>
            <w:r>
              <w:rPr>
                <w:rFonts w:ascii="Oslo Sans Office" w:hAnsi="Oslo Sans Office"/>
                <w:color w:val="000000" w:themeColor="text1"/>
                <w:szCs w:val="20"/>
              </w:rPr>
              <w:t>.</w:t>
            </w:r>
          </w:p>
          <w:p w14:paraId="39E7CEA0" w14:textId="1E21728C" w:rsidR="00CE518C" w:rsidRPr="003D0087" w:rsidRDefault="00CE518C">
            <w:pPr>
              <w:rPr>
                <w:rFonts w:ascii="Oslo Sans Office" w:hAnsi="Oslo Sans Office"/>
                <w:color w:val="000000" w:themeColor="text1"/>
                <w:szCs w:val="20"/>
              </w:rPr>
            </w:pPr>
            <w:r w:rsidRPr="003D0087">
              <w:rPr>
                <w:rFonts w:ascii="Oslo Sans Office" w:hAnsi="Oslo Sans Office"/>
                <w:color w:val="000000" w:themeColor="text1"/>
                <w:szCs w:val="20"/>
              </w:rPr>
              <w:t>Det skal være mulig å kjøpe produkter mot en rekvisisjon i butikken.</w:t>
            </w:r>
          </w:p>
          <w:p w14:paraId="5526638A" w14:textId="77777777" w:rsidR="00CE518C" w:rsidRPr="00725067" w:rsidRDefault="00CE518C">
            <w:pPr>
              <w:tabs>
                <w:tab w:val="left" w:pos="2520"/>
              </w:tabs>
              <w:spacing w:after="0"/>
              <w:rPr>
                <w:rFonts w:ascii="Oslo Sans Office" w:hAnsi="Oslo Sans Office"/>
                <w:color w:val="000000" w:themeColor="text1"/>
                <w:szCs w:val="20"/>
              </w:rPr>
            </w:pPr>
            <w:r w:rsidRPr="00725067">
              <w:rPr>
                <w:rFonts w:ascii="Oslo Sans Office" w:hAnsi="Oslo Sans Office"/>
                <w:color w:val="000000" w:themeColor="text1"/>
                <w:szCs w:val="20"/>
              </w:rPr>
              <w:t xml:space="preserve">Det forventes at butikkansatte har god kjennskap til avtalen og kan bistå brukerne med valg av produkter og, produktveiledning. </w:t>
            </w:r>
          </w:p>
          <w:p w14:paraId="3CC583D8" w14:textId="77777777" w:rsidR="00CE518C" w:rsidRPr="003D2958" w:rsidRDefault="00CE518C">
            <w:pPr>
              <w:spacing w:after="0" w:line="300" w:lineRule="atLeast"/>
              <w:rPr>
                <w:rFonts w:ascii="Segoe UI" w:eastAsia="Times New Roman" w:hAnsi="Segoe UI" w:cs="Segoe UI"/>
                <w:sz w:val="21"/>
                <w:szCs w:val="21"/>
                <w:lang w:eastAsia="nb-NO"/>
              </w:rPr>
            </w:pPr>
          </w:p>
          <w:p w14:paraId="005FBFBA" w14:textId="77777777" w:rsidR="00CE518C" w:rsidRPr="002625ED" w:rsidRDefault="00CE518C">
            <w:pPr>
              <w:spacing w:after="0" w:line="300" w:lineRule="atLeast"/>
              <w:rPr>
                <w:rFonts w:ascii="Oslo Sans Office" w:hAnsi="Oslo Sans Office"/>
                <w:color w:val="000000" w:themeColor="text1"/>
                <w:szCs w:val="20"/>
              </w:rPr>
            </w:pPr>
            <w:r w:rsidRPr="002625ED">
              <w:rPr>
                <w:rFonts w:ascii="Oslo Sans Office" w:eastAsia="Times New Roman" w:hAnsi="Oslo Sans Office" w:cs="Segoe UI"/>
                <w:szCs w:val="20"/>
                <w:lang w:eastAsia="nb-NO"/>
              </w:rPr>
              <w:t xml:space="preserve">Åpningstiden skal være </w:t>
            </w:r>
            <w:r w:rsidRPr="002625ED">
              <w:rPr>
                <w:rFonts w:ascii="Oslo Sans Office" w:hAnsi="Oslo Sans Office"/>
                <w:color w:val="000000" w:themeColor="text1"/>
                <w:szCs w:val="20"/>
              </w:rPr>
              <w:t>mandag til fredag mellom kl. 8:00 – 16:00.</w:t>
            </w:r>
          </w:p>
          <w:p w14:paraId="744AF645" w14:textId="77777777" w:rsidR="00CE518C" w:rsidRPr="002625ED" w:rsidRDefault="00CE518C">
            <w:pPr>
              <w:spacing w:after="0" w:line="300" w:lineRule="atLeast"/>
              <w:rPr>
                <w:rFonts w:ascii="Oslo Sans Office" w:hAnsi="Oslo Sans Office"/>
                <w:color w:val="000000" w:themeColor="text1"/>
                <w:szCs w:val="20"/>
              </w:rPr>
            </w:pPr>
          </w:p>
          <w:p w14:paraId="7AD69BA4" w14:textId="2DB19EB0" w:rsidR="00CE518C" w:rsidRPr="002625ED" w:rsidRDefault="00CE518C">
            <w:pPr>
              <w:spacing w:after="0" w:line="300" w:lineRule="atLeast"/>
              <w:rPr>
                <w:rFonts w:ascii="Oslo Sans Office" w:eastAsia="Times New Roman" w:hAnsi="Oslo Sans Office" w:cs="Segoe UI"/>
                <w:szCs w:val="20"/>
                <w:lang w:eastAsia="nb-NO"/>
              </w:rPr>
            </w:pPr>
            <w:r w:rsidRPr="002625ED">
              <w:rPr>
                <w:rFonts w:ascii="Oslo Sans Office" w:hAnsi="Oslo Sans Office"/>
                <w:color w:val="000000" w:themeColor="text1"/>
                <w:szCs w:val="20"/>
              </w:rPr>
              <w:t>Kravet skal v</w:t>
            </w:r>
            <w:r>
              <w:rPr>
                <w:rFonts w:ascii="Oslo Sans Office" w:hAnsi="Oslo Sans Office"/>
                <w:color w:val="000000" w:themeColor="text1"/>
                <w:szCs w:val="20"/>
              </w:rPr>
              <w:t>æ</w:t>
            </w:r>
            <w:r w:rsidRPr="002625ED">
              <w:rPr>
                <w:rFonts w:ascii="Oslo Sans Office" w:hAnsi="Oslo Sans Office"/>
                <w:color w:val="000000" w:themeColor="text1"/>
                <w:szCs w:val="20"/>
              </w:rPr>
              <w:t>re oppfylt fra avtaleoppstart.</w:t>
            </w:r>
          </w:p>
          <w:p w14:paraId="161DE46F" w14:textId="77777777" w:rsidR="00CE518C" w:rsidRPr="002625ED" w:rsidRDefault="00CE518C">
            <w:pPr>
              <w:pStyle w:val="NormalWeb"/>
              <w:rPr>
                <w:rFonts w:ascii="Oslo Sans Office" w:eastAsiaTheme="minorHAnsi" w:hAnsi="Oslo Sans Office" w:cstheme="minorBidi"/>
                <w:color w:val="000000" w:themeColor="text1"/>
                <w:sz w:val="20"/>
                <w:szCs w:val="20"/>
                <w:lang w:eastAsia="en-US"/>
              </w:rPr>
            </w:pPr>
          </w:p>
        </w:tc>
        <w:tc>
          <w:tcPr>
            <w:tcW w:w="1276" w:type="dxa"/>
          </w:tcPr>
          <w:p w14:paraId="13D12190" w14:textId="77777777" w:rsidR="00CE518C" w:rsidRPr="002625ED" w:rsidRDefault="00CE518C">
            <w:pPr>
              <w:tabs>
                <w:tab w:val="left" w:pos="2520"/>
              </w:tabs>
              <w:spacing w:after="0"/>
              <w:jc w:val="center"/>
              <w:rPr>
                <w:rFonts w:ascii="Oslo Sans Office" w:hAnsi="Oslo Sans Office"/>
                <w:szCs w:val="20"/>
              </w:rPr>
            </w:pPr>
            <w:r w:rsidRPr="002625ED">
              <w:rPr>
                <w:rFonts w:ascii="Oslo Sans Office" w:hAnsi="Oslo Sans Office"/>
                <w:szCs w:val="20"/>
              </w:rPr>
              <w:t>M</w:t>
            </w:r>
          </w:p>
        </w:tc>
        <w:tc>
          <w:tcPr>
            <w:tcW w:w="992" w:type="dxa"/>
          </w:tcPr>
          <w:p w14:paraId="29C7290E" w14:textId="77777777" w:rsidR="00CE518C" w:rsidRPr="002625ED" w:rsidRDefault="00CE518C">
            <w:pPr>
              <w:tabs>
                <w:tab w:val="left" w:pos="2520"/>
              </w:tabs>
              <w:spacing w:after="0"/>
              <w:jc w:val="center"/>
              <w:rPr>
                <w:rFonts w:ascii="Oslo Sans Office" w:hAnsi="Oslo Sans Office"/>
                <w:szCs w:val="20"/>
              </w:rPr>
            </w:pPr>
          </w:p>
        </w:tc>
        <w:tc>
          <w:tcPr>
            <w:tcW w:w="2126" w:type="dxa"/>
            <w:gridSpan w:val="2"/>
          </w:tcPr>
          <w:p w14:paraId="1BB82E4A" w14:textId="77777777" w:rsidR="00CE518C" w:rsidRPr="002625ED" w:rsidRDefault="00CE518C">
            <w:pPr>
              <w:tabs>
                <w:tab w:val="left" w:pos="2520"/>
              </w:tabs>
              <w:spacing w:after="0"/>
              <w:jc w:val="center"/>
              <w:rPr>
                <w:rFonts w:ascii="Oslo Sans Office" w:hAnsi="Oslo Sans Office"/>
                <w:szCs w:val="20"/>
              </w:rPr>
            </w:pPr>
          </w:p>
        </w:tc>
      </w:tr>
      <w:tr w:rsidR="00CE518C" w:rsidRPr="002625ED" w14:paraId="0CC2D3B6" w14:textId="2AF36897" w:rsidTr="0004588D">
        <w:tc>
          <w:tcPr>
            <w:tcW w:w="846" w:type="dxa"/>
          </w:tcPr>
          <w:p w14:paraId="74EC5F78" w14:textId="652C43E4" w:rsidR="00CE518C" w:rsidRPr="00725067" w:rsidRDefault="00CE518C">
            <w:pPr>
              <w:tabs>
                <w:tab w:val="left" w:pos="2520"/>
              </w:tabs>
              <w:spacing w:after="0"/>
              <w:rPr>
                <w:rFonts w:ascii="Oslo Sans Office" w:hAnsi="Oslo Sans Office"/>
                <w:color w:val="000000" w:themeColor="text1"/>
                <w:szCs w:val="20"/>
              </w:rPr>
            </w:pPr>
            <w:r w:rsidRPr="00725067">
              <w:rPr>
                <w:rFonts w:ascii="Oslo Sans Office" w:hAnsi="Oslo Sans Office"/>
                <w:color w:val="000000" w:themeColor="text1"/>
                <w:szCs w:val="20"/>
              </w:rPr>
              <w:t>2.</w:t>
            </w:r>
            <w:r>
              <w:rPr>
                <w:rFonts w:ascii="Oslo Sans Office" w:hAnsi="Oslo Sans Office"/>
                <w:color w:val="000000" w:themeColor="text1"/>
                <w:szCs w:val="20"/>
              </w:rPr>
              <w:t>6</w:t>
            </w:r>
            <w:r w:rsidRPr="00725067">
              <w:rPr>
                <w:rFonts w:ascii="Oslo Sans Office" w:hAnsi="Oslo Sans Office"/>
                <w:color w:val="000000" w:themeColor="text1"/>
                <w:szCs w:val="20"/>
              </w:rPr>
              <w:t>.</w:t>
            </w:r>
            <w:r>
              <w:rPr>
                <w:rFonts w:ascii="Oslo Sans Office" w:hAnsi="Oslo Sans Office"/>
                <w:color w:val="000000" w:themeColor="text1"/>
                <w:szCs w:val="20"/>
              </w:rPr>
              <w:t>4</w:t>
            </w:r>
          </w:p>
        </w:tc>
        <w:tc>
          <w:tcPr>
            <w:tcW w:w="4536" w:type="dxa"/>
          </w:tcPr>
          <w:p w14:paraId="134487FA" w14:textId="6E57D44D" w:rsidR="00CE518C" w:rsidRDefault="00CE518C" w:rsidP="008126D8">
            <w:pPr>
              <w:spacing w:after="0" w:line="300" w:lineRule="atLeast"/>
              <w:rPr>
                <w:rFonts w:ascii="Oslo Sans Office" w:hAnsi="Oslo Sans Office"/>
                <w:color w:val="000000" w:themeColor="text1"/>
                <w:szCs w:val="20"/>
              </w:rPr>
            </w:pPr>
            <w:r w:rsidRPr="008126D8">
              <w:rPr>
                <w:rFonts w:ascii="Oslo Sans Office" w:hAnsi="Oslo Sans Office"/>
                <w:color w:val="000000" w:themeColor="text1"/>
                <w:szCs w:val="20"/>
              </w:rPr>
              <w:t xml:space="preserve">Leverandøren skal </w:t>
            </w:r>
            <w:r>
              <w:rPr>
                <w:rFonts w:ascii="Oslo Sans Office" w:hAnsi="Oslo Sans Office"/>
                <w:color w:val="000000" w:themeColor="text1"/>
                <w:szCs w:val="20"/>
              </w:rPr>
              <w:t xml:space="preserve">innen to måneder etter kontraktsinngåelse </w:t>
            </w:r>
            <w:r w:rsidRPr="008126D8">
              <w:rPr>
                <w:rFonts w:ascii="Oslo Sans Office" w:hAnsi="Oslo Sans Office"/>
                <w:color w:val="000000" w:themeColor="text1"/>
                <w:szCs w:val="20"/>
              </w:rPr>
              <w:t>kostnadsfritt gjennomføre besøk til samarbeidende virksomheter</w:t>
            </w:r>
            <w:r>
              <w:rPr>
                <w:rFonts w:ascii="Oslo Sans Office" w:hAnsi="Oslo Sans Office"/>
                <w:color w:val="000000" w:themeColor="text1"/>
                <w:szCs w:val="20"/>
              </w:rPr>
              <w:t xml:space="preserve"> for </w:t>
            </w:r>
            <w:r w:rsidRPr="008126D8">
              <w:rPr>
                <w:rFonts w:ascii="Oslo Sans Office" w:hAnsi="Oslo Sans Office"/>
                <w:color w:val="000000" w:themeColor="text1"/>
                <w:szCs w:val="20"/>
              </w:rPr>
              <w:t>test og prøving</w:t>
            </w:r>
            <w:r>
              <w:rPr>
                <w:rFonts w:ascii="Oslo Sans Office" w:hAnsi="Oslo Sans Office"/>
                <w:color w:val="000000" w:themeColor="text1"/>
                <w:szCs w:val="20"/>
              </w:rPr>
              <w:t xml:space="preserve"> av utvalgte produkter</w:t>
            </w:r>
            <w:r w:rsidRPr="008126D8">
              <w:rPr>
                <w:rFonts w:ascii="Oslo Sans Office" w:hAnsi="Oslo Sans Office"/>
                <w:color w:val="000000" w:themeColor="text1"/>
                <w:szCs w:val="20"/>
              </w:rPr>
              <w:t>.</w:t>
            </w:r>
          </w:p>
          <w:p w14:paraId="6D79FF6D" w14:textId="77777777" w:rsidR="00CE518C" w:rsidRPr="008126D8" w:rsidRDefault="00CE518C" w:rsidP="008126D8">
            <w:pPr>
              <w:spacing w:after="0" w:line="300" w:lineRule="atLeast"/>
              <w:rPr>
                <w:rFonts w:ascii="Oslo Sans Office" w:hAnsi="Oslo Sans Office"/>
                <w:color w:val="000000" w:themeColor="text1"/>
                <w:szCs w:val="20"/>
              </w:rPr>
            </w:pPr>
          </w:p>
          <w:p w14:paraId="25316ED7" w14:textId="4DCAD4DD" w:rsidR="00CE518C" w:rsidRDefault="00CE518C" w:rsidP="008126D8">
            <w:pPr>
              <w:spacing w:after="0" w:line="300" w:lineRule="atLeast"/>
              <w:rPr>
                <w:rFonts w:ascii="Oslo Sans Office" w:hAnsi="Oslo Sans Office"/>
                <w:color w:val="000000" w:themeColor="text1"/>
                <w:szCs w:val="20"/>
              </w:rPr>
            </w:pPr>
            <w:r w:rsidRPr="008126D8">
              <w:rPr>
                <w:rFonts w:ascii="Oslo Sans Office" w:hAnsi="Oslo Sans Office"/>
                <w:color w:val="000000" w:themeColor="text1"/>
                <w:szCs w:val="20"/>
              </w:rPr>
              <w:t>Tidspunkt for gjennomføring</w:t>
            </w:r>
            <w:r>
              <w:rPr>
                <w:rFonts w:ascii="Oslo Sans Office" w:hAnsi="Oslo Sans Office"/>
                <w:color w:val="000000" w:themeColor="text1"/>
                <w:szCs w:val="20"/>
              </w:rPr>
              <w:t xml:space="preserve"> og produktutvalg</w:t>
            </w:r>
            <w:r w:rsidRPr="008126D8">
              <w:rPr>
                <w:rFonts w:ascii="Oslo Sans Office" w:hAnsi="Oslo Sans Office"/>
                <w:color w:val="000000" w:themeColor="text1"/>
                <w:szCs w:val="20"/>
              </w:rPr>
              <w:t xml:space="preserve"> </w:t>
            </w:r>
            <w:r>
              <w:rPr>
                <w:rFonts w:ascii="Oslo Sans Office" w:hAnsi="Oslo Sans Office"/>
                <w:color w:val="000000" w:themeColor="text1"/>
                <w:szCs w:val="20"/>
              </w:rPr>
              <w:t xml:space="preserve">avtales nærmere </w:t>
            </w:r>
            <w:r w:rsidRPr="008126D8">
              <w:rPr>
                <w:rFonts w:ascii="Oslo Sans Office" w:hAnsi="Oslo Sans Office"/>
                <w:color w:val="000000" w:themeColor="text1"/>
                <w:szCs w:val="20"/>
              </w:rPr>
              <w:t xml:space="preserve">ved </w:t>
            </w:r>
            <w:r>
              <w:rPr>
                <w:rFonts w:ascii="Oslo Sans Office" w:hAnsi="Oslo Sans Office"/>
                <w:color w:val="000000" w:themeColor="text1"/>
                <w:szCs w:val="20"/>
              </w:rPr>
              <w:t xml:space="preserve">enkelte virksomheter etter kontraktinngåelse. </w:t>
            </w:r>
          </w:p>
          <w:p w14:paraId="6E6688BB" w14:textId="77777777" w:rsidR="00CE518C" w:rsidRDefault="00CE518C" w:rsidP="008126D8">
            <w:pPr>
              <w:spacing w:after="0" w:line="300" w:lineRule="atLeast"/>
              <w:rPr>
                <w:rFonts w:ascii="Oslo Sans Office" w:hAnsi="Oslo Sans Office"/>
                <w:color w:val="000000" w:themeColor="text1"/>
                <w:szCs w:val="20"/>
              </w:rPr>
            </w:pPr>
          </w:p>
          <w:p w14:paraId="2B177415" w14:textId="0742E239" w:rsidR="00CE518C" w:rsidRDefault="00CE518C" w:rsidP="008126D8">
            <w:pPr>
              <w:spacing w:after="0" w:line="300" w:lineRule="atLeast"/>
              <w:rPr>
                <w:rFonts w:ascii="Oslo Sans Office" w:hAnsi="Oslo Sans Office"/>
                <w:color w:val="000000" w:themeColor="text1"/>
                <w:szCs w:val="20"/>
              </w:rPr>
            </w:pPr>
            <w:r>
              <w:rPr>
                <w:rFonts w:ascii="Oslo Sans Office" w:hAnsi="Oslo Sans Office"/>
                <w:color w:val="000000" w:themeColor="text1"/>
                <w:szCs w:val="20"/>
              </w:rPr>
              <w:t>Leverandøren skal på forespørsel kostnadsfritt gjennomføre årlige besøk til samarbeidende virksomheter i avtaleperioden.</w:t>
            </w:r>
          </w:p>
          <w:p w14:paraId="3DCD1C46" w14:textId="22E575DA" w:rsidR="00CE518C" w:rsidRPr="008126D8" w:rsidRDefault="00CE518C" w:rsidP="001E4752">
            <w:pPr>
              <w:spacing w:after="0" w:line="300" w:lineRule="atLeast"/>
              <w:rPr>
                <w:rFonts w:ascii="Oslo Sans Office" w:hAnsi="Oslo Sans Office"/>
                <w:color w:val="000000" w:themeColor="text1"/>
                <w:szCs w:val="20"/>
              </w:rPr>
            </w:pPr>
          </w:p>
        </w:tc>
        <w:tc>
          <w:tcPr>
            <w:tcW w:w="1276" w:type="dxa"/>
          </w:tcPr>
          <w:p w14:paraId="00C290AF" w14:textId="77777777" w:rsidR="00CE518C" w:rsidRPr="00725067" w:rsidRDefault="00CE518C">
            <w:pPr>
              <w:tabs>
                <w:tab w:val="left" w:pos="2520"/>
              </w:tabs>
              <w:spacing w:after="0"/>
              <w:jc w:val="center"/>
              <w:rPr>
                <w:rFonts w:ascii="Oslo Sans Office" w:hAnsi="Oslo Sans Office"/>
                <w:color w:val="000000" w:themeColor="text1"/>
                <w:szCs w:val="20"/>
              </w:rPr>
            </w:pPr>
            <w:r w:rsidRPr="00725067">
              <w:rPr>
                <w:rFonts w:ascii="Oslo Sans Office" w:hAnsi="Oslo Sans Office"/>
                <w:color w:val="000000" w:themeColor="text1"/>
                <w:szCs w:val="20"/>
              </w:rPr>
              <w:t>M</w:t>
            </w:r>
          </w:p>
        </w:tc>
        <w:tc>
          <w:tcPr>
            <w:tcW w:w="992" w:type="dxa"/>
          </w:tcPr>
          <w:p w14:paraId="72749E78" w14:textId="77777777" w:rsidR="00CE518C" w:rsidRPr="00725067" w:rsidRDefault="00CE518C">
            <w:pPr>
              <w:tabs>
                <w:tab w:val="left" w:pos="2520"/>
              </w:tabs>
              <w:spacing w:after="0"/>
              <w:jc w:val="center"/>
              <w:rPr>
                <w:rFonts w:ascii="Oslo Sans Office" w:hAnsi="Oslo Sans Office"/>
                <w:color w:val="000000" w:themeColor="text1"/>
                <w:szCs w:val="20"/>
              </w:rPr>
            </w:pPr>
          </w:p>
        </w:tc>
        <w:tc>
          <w:tcPr>
            <w:tcW w:w="2126" w:type="dxa"/>
            <w:gridSpan w:val="2"/>
          </w:tcPr>
          <w:p w14:paraId="5700411F" w14:textId="77777777" w:rsidR="00CE518C" w:rsidRPr="00725067" w:rsidRDefault="00CE518C">
            <w:pPr>
              <w:tabs>
                <w:tab w:val="left" w:pos="2520"/>
              </w:tabs>
              <w:spacing w:after="0"/>
              <w:jc w:val="center"/>
              <w:rPr>
                <w:rFonts w:ascii="Oslo Sans Office" w:hAnsi="Oslo Sans Office"/>
                <w:color w:val="000000" w:themeColor="text1"/>
                <w:szCs w:val="20"/>
              </w:rPr>
            </w:pPr>
          </w:p>
        </w:tc>
      </w:tr>
      <w:tr w:rsidR="00CE518C" w:rsidRPr="002625ED" w14:paraId="45B34F02" w14:textId="48BD04D2" w:rsidTr="0004588D">
        <w:tc>
          <w:tcPr>
            <w:tcW w:w="846" w:type="dxa"/>
          </w:tcPr>
          <w:p w14:paraId="2940A04C" w14:textId="174F95BC" w:rsidR="00CE518C" w:rsidRPr="002625ED" w:rsidRDefault="00CE518C">
            <w:pPr>
              <w:tabs>
                <w:tab w:val="left" w:pos="2520"/>
              </w:tabs>
              <w:spacing w:after="0"/>
              <w:rPr>
                <w:rFonts w:ascii="Oslo Sans Office" w:hAnsi="Oslo Sans Office"/>
                <w:szCs w:val="20"/>
              </w:rPr>
            </w:pPr>
            <w:r w:rsidRPr="002625ED">
              <w:rPr>
                <w:rFonts w:ascii="Oslo Sans Office" w:hAnsi="Oslo Sans Office"/>
                <w:szCs w:val="20"/>
              </w:rPr>
              <w:lastRenderedPageBreak/>
              <w:t>2.</w:t>
            </w:r>
            <w:r>
              <w:rPr>
                <w:rFonts w:ascii="Oslo Sans Office" w:hAnsi="Oslo Sans Office"/>
                <w:szCs w:val="20"/>
              </w:rPr>
              <w:t>6</w:t>
            </w:r>
            <w:r w:rsidRPr="002625ED">
              <w:rPr>
                <w:rFonts w:ascii="Oslo Sans Office" w:hAnsi="Oslo Sans Office"/>
                <w:szCs w:val="20"/>
              </w:rPr>
              <w:t>.</w:t>
            </w:r>
            <w:r>
              <w:rPr>
                <w:rFonts w:ascii="Oslo Sans Office" w:hAnsi="Oslo Sans Office"/>
                <w:szCs w:val="20"/>
              </w:rPr>
              <w:t>5</w:t>
            </w:r>
          </w:p>
        </w:tc>
        <w:tc>
          <w:tcPr>
            <w:tcW w:w="4536" w:type="dxa"/>
          </w:tcPr>
          <w:p w14:paraId="2F523969" w14:textId="77777777" w:rsidR="00CE518C" w:rsidRPr="002625ED" w:rsidRDefault="00CE518C">
            <w:pPr>
              <w:tabs>
                <w:tab w:val="left" w:pos="2520"/>
              </w:tabs>
              <w:spacing w:after="0"/>
              <w:rPr>
                <w:rFonts w:ascii="Oslo Sans Office" w:hAnsi="Oslo Sans Office"/>
                <w:iCs/>
                <w:color w:val="000000" w:themeColor="text1"/>
                <w:szCs w:val="20"/>
              </w:rPr>
            </w:pPr>
            <w:r w:rsidRPr="002625ED">
              <w:rPr>
                <w:rFonts w:ascii="Oslo Sans Office" w:hAnsi="Oslo Sans Office"/>
                <w:iCs/>
                <w:color w:val="000000" w:themeColor="text1"/>
                <w:szCs w:val="20"/>
              </w:rPr>
              <w:t xml:space="preserve">Leverandøren skal på forespørsel gjennomføre produktopplæring for Oppdragsgivers ansatte i avtaleperioden. </w:t>
            </w:r>
          </w:p>
          <w:p w14:paraId="007134A9" w14:textId="77777777" w:rsidR="00CE518C" w:rsidRPr="002625ED" w:rsidRDefault="00CE518C">
            <w:pPr>
              <w:tabs>
                <w:tab w:val="left" w:pos="2520"/>
              </w:tabs>
              <w:spacing w:after="0"/>
              <w:rPr>
                <w:rFonts w:ascii="Oslo Sans Office" w:hAnsi="Oslo Sans Office"/>
                <w:iCs/>
                <w:color w:val="000000" w:themeColor="text1"/>
                <w:szCs w:val="20"/>
              </w:rPr>
            </w:pPr>
          </w:p>
          <w:p w14:paraId="11FDDDC3" w14:textId="77777777" w:rsidR="00CE518C" w:rsidRPr="002625ED" w:rsidRDefault="00CE518C">
            <w:pPr>
              <w:tabs>
                <w:tab w:val="left" w:pos="2520"/>
              </w:tabs>
              <w:spacing w:after="0"/>
              <w:rPr>
                <w:rFonts w:ascii="Oslo Sans Office" w:hAnsi="Oslo Sans Office"/>
                <w:iCs/>
                <w:color w:val="000000" w:themeColor="text1"/>
                <w:szCs w:val="20"/>
              </w:rPr>
            </w:pPr>
            <w:r w:rsidRPr="002625ED">
              <w:rPr>
                <w:rFonts w:ascii="Oslo Sans Office" w:hAnsi="Oslo Sans Office"/>
                <w:iCs/>
                <w:color w:val="000000" w:themeColor="text1"/>
                <w:szCs w:val="20"/>
              </w:rPr>
              <w:t>Tiltakene skal være kostnadsfrie og skal utføres digitalt (e-læring/</w:t>
            </w:r>
            <w:proofErr w:type="spellStart"/>
            <w:r w:rsidRPr="002625ED">
              <w:rPr>
                <w:rFonts w:ascii="Oslo Sans Office" w:hAnsi="Oslo Sans Office"/>
                <w:iCs/>
                <w:color w:val="000000" w:themeColor="text1"/>
                <w:szCs w:val="20"/>
              </w:rPr>
              <w:t>webinar</w:t>
            </w:r>
            <w:proofErr w:type="spellEnd"/>
            <w:r w:rsidRPr="002625ED">
              <w:rPr>
                <w:rFonts w:ascii="Oslo Sans Office" w:hAnsi="Oslo Sans Office"/>
                <w:iCs/>
                <w:color w:val="000000" w:themeColor="text1"/>
                <w:szCs w:val="20"/>
              </w:rPr>
              <w:t>) eller i Oppdragsgivers lokaler etter avtale.</w:t>
            </w:r>
          </w:p>
          <w:p w14:paraId="53313551" w14:textId="77777777" w:rsidR="00CE518C" w:rsidRPr="002625ED" w:rsidRDefault="00CE518C">
            <w:pPr>
              <w:tabs>
                <w:tab w:val="left" w:pos="2520"/>
              </w:tabs>
              <w:spacing w:after="0"/>
              <w:rPr>
                <w:rFonts w:ascii="Oslo Sans Office" w:hAnsi="Oslo Sans Office"/>
                <w:iCs/>
                <w:color w:val="000000" w:themeColor="text1"/>
                <w:szCs w:val="20"/>
              </w:rPr>
            </w:pPr>
          </w:p>
        </w:tc>
        <w:tc>
          <w:tcPr>
            <w:tcW w:w="1276" w:type="dxa"/>
          </w:tcPr>
          <w:p w14:paraId="21D7419A" w14:textId="77777777" w:rsidR="00CE518C" w:rsidRPr="002625ED" w:rsidRDefault="00CE518C">
            <w:pPr>
              <w:tabs>
                <w:tab w:val="left" w:pos="2520"/>
              </w:tabs>
              <w:spacing w:after="0"/>
              <w:jc w:val="center"/>
              <w:rPr>
                <w:rFonts w:ascii="Oslo Sans Office" w:hAnsi="Oslo Sans Office"/>
                <w:szCs w:val="20"/>
              </w:rPr>
            </w:pPr>
            <w:r w:rsidRPr="002625ED">
              <w:rPr>
                <w:rFonts w:ascii="Oslo Sans Office" w:hAnsi="Oslo Sans Office"/>
                <w:szCs w:val="20"/>
              </w:rPr>
              <w:t>M</w:t>
            </w:r>
          </w:p>
        </w:tc>
        <w:tc>
          <w:tcPr>
            <w:tcW w:w="992" w:type="dxa"/>
          </w:tcPr>
          <w:p w14:paraId="4BBE1F61" w14:textId="77777777" w:rsidR="00CE518C" w:rsidRPr="002625ED" w:rsidRDefault="00CE518C">
            <w:pPr>
              <w:tabs>
                <w:tab w:val="left" w:pos="2520"/>
              </w:tabs>
              <w:spacing w:after="0"/>
              <w:jc w:val="center"/>
              <w:rPr>
                <w:rFonts w:ascii="Oslo Sans Office" w:hAnsi="Oslo Sans Office"/>
                <w:szCs w:val="20"/>
              </w:rPr>
            </w:pPr>
          </w:p>
        </w:tc>
        <w:tc>
          <w:tcPr>
            <w:tcW w:w="2126" w:type="dxa"/>
            <w:gridSpan w:val="2"/>
          </w:tcPr>
          <w:p w14:paraId="166EB546" w14:textId="77777777" w:rsidR="00CE518C" w:rsidRPr="002625ED" w:rsidRDefault="00CE518C">
            <w:pPr>
              <w:tabs>
                <w:tab w:val="left" w:pos="2520"/>
              </w:tabs>
              <w:spacing w:after="0"/>
              <w:jc w:val="center"/>
              <w:rPr>
                <w:rFonts w:ascii="Oslo Sans Office" w:hAnsi="Oslo Sans Office"/>
                <w:szCs w:val="20"/>
              </w:rPr>
            </w:pPr>
          </w:p>
        </w:tc>
      </w:tr>
      <w:tr w:rsidR="00CE518C" w:rsidRPr="002625ED" w14:paraId="62E91E06" w14:textId="4441649F" w:rsidTr="0004588D">
        <w:tc>
          <w:tcPr>
            <w:tcW w:w="846" w:type="dxa"/>
          </w:tcPr>
          <w:p w14:paraId="0AEAC809" w14:textId="619B9BAD" w:rsidR="00CE518C" w:rsidRPr="002625ED" w:rsidRDefault="00CE518C">
            <w:pPr>
              <w:tabs>
                <w:tab w:val="left" w:pos="2520"/>
              </w:tabs>
              <w:spacing w:after="0"/>
              <w:rPr>
                <w:rFonts w:ascii="Oslo Sans Office" w:hAnsi="Oslo Sans Office"/>
                <w:szCs w:val="20"/>
              </w:rPr>
            </w:pPr>
            <w:r w:rsidRPr="002625ED">
              <w:rPr>
                <w:rFonts w:ascii="Oslo Sans Office" w:hAnsi="Oslo Sans Office"/>
                <w:szCs w:val="20"/>
              </w:rPr>
              <w:t>2.</w:t>
            </w:r>
            <w:r>
              <w:rPr>
                <w:rFonts w:ascii="Oslo Sans Office" w:hAnsi="Oslo Sans Office"/>
                <w:szCs w:val="20"/>
              </w:rPr>
              <w:t>6</w:t>
            </w:r>
            <w:r w:rsidRPr="002625ED">
              <w:rPr>
                <w:rFonts w:ascii="Oslo Sans Office" w:hAnsi="Oslo Sans Office"/>
                <w:szCs w:val="20"/>
              </w:rPr>
              <w:t>.</w:t>
            </w:r>
            <w:r>
              <w:rPr>
                <w:rFonts w:ascii="Oslo Sans Office" w:hAnsi="Oslo Sans Office"/>
                <w:szCs w:val="20"/>
              </w:rPr>
              <w:t>6</w:t>
            </w:r>
          </w:p>
        </w:tc>
        <w:tc>
          <w:tcPr>
            <w:tcW w:w="4536" w:type="dxa"/>
          </w:tcPr>
          <w:p w14:paraId="309AF964" w14:textId="77777777" w:rsidR="00CE518C" w:rsidRDefault="00CE518C" w:rsidP="00621D85">
            <w:pPr>
              <w:spacing w:after="0" w:line="300" w:lineRule="atLeast"/>
              <w:rPr>
                <w:rFonts w:ascii="Oslo Sans Office" w:hAnsi="Oslo Sans Office"/>
                <w:iCs/>
                <w:color w:val="000000" w:themeColor="text1"/>
                <w:szCs w:val="20"/>
              </w:rPr>
            </w:pPr>
            <w:r w:rsidRPr="00621D85">
              <w:rPr>
                <w:rFonts w:ascii="Oslo Sans Office" w:hAnsi="Oslo Sans Office"/>
                <w:iCs/>
                <w:color w:val="000000" w:themeColor="text1"/>
                <w:szCs w:val="20"/>
              </w:rPr>
              <w:t>Det skal være mulig å legge inn bestillinger i web-basert bestillingsportal (nettbutikk), skriftlig per e-post til kundeteam og fysisk i butikk.</w:t>
            </w:r>
          </w:p>
          <w:p w14:paraId="5D734BA8" w14:textId="77777777" w:rsidR="00CE518C" w:rsidRPr="00621D85" w:rsidRDefault="00CE518C" w:rsidP="00621D85">
            <w:pPr>
              <w:spacing w:after="0" w:line="300" w:lineRule="atLeast"/>
              <w:rPr>
                <w:rFonts w:ascii="Oslo Sans Office" w:hAnsi="Oslo Sans Office"/>
                <w:iCs/>
                <w:color w:val="000000" w:themeColor="text1"/>
                <w:szCs w:val="20"/>
              </w:rPr>
            </w:pPr>
          </w:p>
          <w:p w14:paraId="6B4E299F" w14:textId="785250B1" w:rsidR="00CE518C" w:rsidRDefault="00CE518C" w:rsidP="00621D85">
            <w:pPr>
              <w:spacing w:after="0" w:line="300" w:lineRule="atLeast"/>
              <w:rPr>
                <w:rFonts w:ascii="Oslo Sans Office" w:hAnsi="Oslo Sans Office"/>
                <w:iCs/>
                <w:color w:val="000000" w:themeColor="text1"/>
                <w:szCs w:val="20"/>
              </w:rPr>
            </w:pPr>
            <w:r>
              <w:rPr>
                <w:rFonts w:ascii="Oslo Sans Office" w:hAnsi="Oslo Sans Office"/>
                <w:iCs/>
                <w:color w:val="000000" w:themeColor="text1"/>
                <w:szCs w:val="20"/>
              </w:rPr>
              <w:t xml:space="preserve">Det skal være mulig å </w:t>
            </w:r>
            <w:r w:rsidRPr="00621D85">
              <w:rPr>
                <w:rFonts w:ascii="Oslo Sans Office" w:hAnsi="Oslo Sans Office"/>
                <w:iCs/>
                <w:color w:val="000000" w:themeColor="text1"/>
                <w:szCs w:val="20"/>
              </w:rPr>
              <w:t xml:space="preserve">legge inn bestilling fra avtaleoppstart. </w:t>
            </w:r>
          </w:p>
          <w:p w14:paraId="4948C190" w14:textId="1710670D" w:rsidR="00CE518C" w:rsidRDefault="00CE518C" w:rsidP="00621D85">
            <w:pPr>
              <w:spacing w:after="0" w:line="300" w:lineRule="atLeast"/>
              <w:rPr>
                <w:rFonts w:ascii="Oslo Sans Office" w:hAnsi="Oslo Sans Office"/>
                <w:iCs/>
                <w:color w:val="000000" w:themeColor="text1"/>
                <w:szCs w:val="20"/>
              </w:rPr>
            </w:pPr>
            <w:r w:rsidRPr="00621D85">
              <w:rPr>
                <w:rFonts w:ascii="Oslo Sans Office" w:hAnsi="Oslo Sans Office"/>
                <w:iCs/>
                <w:color w:val="000000" w:themeColor="text1"/>
                <w:szCs w:val="20"/>
              </w:rPr>
              <w:t xml:space="preserve">Inntil nettbutikken er </w:t>
            </w:r>
            <w:proofErr w:type="gramStart"/>
            <w:r w:rsidRPr="00621D85">
              <w:rPr>
                <w:rFonts w:ascii="Oslo Sans Office" w:hAnsi="Oslo Sans Office"/>
                <w:iCs/>
                <w:color w:val="000000" w:themeColor="text1"/>
                <w:szCs w:val="20"/>
              </w:rPr>
              <w:t>implementert</w:t>
            </w:r>
            <w:proofErr w:type="gramEnd"/>
            <w:r>
              <w:rPr>
                <w:rFonts w:ascii="Oslo Sans Office" w:hAnsi="Oslo Sans Office"/>
                <w:iCs/>
                <w:color w:val="000000" w:themeColor="text1"/>
                <w:szCs w:val="20"/>
              </w:rPr>
              <w:t xml:space="preserve"> </w:t>
            </w:r>
            <w:r w:rsidRPr="00621D85">
              <w:rPr>
                <w:rFonts w:ascii="Oslo Sans Office" w:hAnsi="Oslo Sans Office"/>
                <w:iCs/>
                <w:color w:val="000000" w:themeColor="text1"/>
                <w:szCs w:val="20"/>
              </w:rPr>
              <w:t>skal alternative bestillingskanaler</w:t>
            </w:r>
            <w:r>
              <w:rPr>
                <w:rFonts w:ascii="Oslo Sans Office" w:hAnsi="Oslo Sans Office"/>
                <w:iCs/>
                <w:color w:val="000000" w:themeColor="text1"/>
                <w:szCs w:val="20"/>
              </w:rPr>
              <w:t xml:space="preserve"> brukes</w:t>
            </w:r>
            <w:r w:rsidRPr="00621D85">
              <w:rPr>
                <w:rFonts w:ascii="Oslo Sans Office" w:hAnsi="Oslo Sans Office"/>
                <w:iCs/>
                <w:color w:val="000000" w:themeColor="text1"/>
                <w:szCs w:val="20"/>
              </w:rPr>
              <w:t>.</w:t>
            </w:r>
          </w:p>
          <w:p w14:paraId="6C08BF9C" w14:textId="6D1DE8D4" w:rsidR="00CE518C" w:rsidRPr="00621D85" w:rsidRDefault="00CE518C" w:rsidP="00621D85">
            <w:pPr>
              <w:spacing w:after="0" w:line="300" w:lineRule="atLeast"/>
              <w:rPr>
                <w:rFonts w:ascii="Segoe UI" w:eastAsia="Times New Roman" w:hAnsi="Segoe UI" w:cs="Segoe UI"/>
                <w:sz w:val="21"/>
                <w:szCs w:val="21"/>
                <w:lang w:eastAsia="nb-NO"/>
              </w:rPr>
            </w:pPr>
          </w:p>
        </w:tc>
        <w:tc>
          <w:tcPr>
            <w:tcW w:w="1276" w:type="dxa"/>
          </w:tcPr>
          <w:p w14:paraId="26ABA24F" w14:textId="77777777" w:rsidR="00CE518C" w:rsidRPr="002625ED" w:rsidRDefault="00CE518C">
            <w:pPr>
              <w:tabs>
                <w:tab w:val="left" w:pos="2520"/>
              </w:tabs>
              <w:spacing w:after="0"/>
              <w:jc w:val="center"/>
              <w:rPr>
                <w:rFonts w:ascii="Oslo Sans Office" w:hAnsi="Oslo Sans Office"/>
                <w:szCs w:val="20"/>
              </w:rPr>
            </w:pPr>
            <w:r w:rsidRPr="002625ED">
              <w:rPr>
                <w:rFonts w:ascii="Oslo Sans Office" w:hAnsi="Oslo Sans Office"/>
                <w:szCs w:val="20"/>
              </w:rPr>
              <w:t>M</w:t>
            </w:r>
          </w:p>
        </w:tc>
        <w:tc>
          <w:tcPr>
            <w:tcW w:w="992" w:type="dxa"/>
          </w:tcPr>
          <w:p w14:paraId="6875E7D1" w14:textId="77777777" w:rsidR="00CE518C" w:rsidRPr="002625ED" w:rsidRDefault="00CE518C">
            <w:pPr>
              <w:tabs>
                <w:tab w:val="left" w:pos="2520"/>
              </w:tabs>
              <w:spacing w:after="0"/>
              <w:jc w:val="center"/>
              <w:rPr>
                <w:rFonts w:ascii="Oslo Sans Office" w:hAnsi="Oslo Sans Office"/>
                <w:szCs w:val="20"/>
              </w:rPr>
            </w:pPr>
          </w:p>
        </w:tc>
        <w:tc>
          <w:tcPr>
            <w:tcW w:w="2126" w:type="dxa"/>
            <w:gridSpan w:val="2"/>
          </w:tcPr>
          <w:p w14:paraId="1BBE0C9E" w14:textId="77777777" w:rsidR="00CE518C" w:rsidRPr="002625ED" w:rsidRDefault="00CE518C">
            <w:pPr>
              <w:tabs>
                <w:tab w:val="left" w:pos="2520"/>
              </w:tabs>
              <w:spacing w:after="0"/>
              <w:jc w:val="center"/>
              <w:rPr>
                <w:rFonts w:ascii="Oslo Sans Office" w:hAnsi="Oslo Sans Office"/>
                <w:szCs w:val="20"/>
              </w:rPr>
            </w:pPr>
          </w:p>
        </w:tc>
      </w:tr>
      <w:tr w:rsidR="00CE518C" w:rsidRPr="002625ED" w14:paraId="5CDB9BF9" w14:textId="40E3A16A" w:rsidTr="0004588D">
        <w:tc>
          <w:tcPr>
            <w:tcW w:w="846" w:type="dxa"/>
          </w:tcPr>
          <w:p w14:paraId="2431C378" w14:textId="31CFAE12" w:rsidR="00CE518C" w:rsidRPr="002625ED" w:rsidRDefault="00CE518C">
            <w:pPr>
              <w:tabs>
                <w:tab w:val="left" w:pos="2520"/>
              </w:tabs>
              <w:spacing w:after="0"/>
              <w:rPr>
                <w:rFonts w:ascii="Oslo Sans Office" w:hAnsi="Oslo Sans Office"/>
                <w:szCs w:val="20"/>
              </w:rPr>
            </w:pPr>
            <w:r w:rsidRPr="002625ED">
              <w:rPr>
                <w:rFonts w:ascii="Oslo Sans Office" w:hAnsi="Oslo Sans Office"/>
                <w:szCs w:val="20"/>
              </w:rPr>
              <w:t>2.</w:t>
            </w:r>
            <w:r>
              <w:rPr>
                <w:rFonts w:ascii="Oslo Sans Office" w:hAnsi="Oslo Sans Office"/>
                <w:szCs w:val="20"/>
              </w:rPr>
              <w:t>6</w:t>
            </w:r>
            <w:r w:rsidRPr="002625ED">
              <w:rPr>
                <w:rFonts w:ascii="Oslo Sans Office" w:hAnsi="Oslo Sans Office"/>
                <w:szCs w:val="20"/>
              </w:rPr>
              <w:t>.</w:t>
            </w:r>
            <w:r>
              <w:rPr>
                <w:rFonts w:ascii="Oslo Sans Office" w:hAnsi="Oslo Sans Office"/>
                <w:szCs w:val="20"/>
              </w:rPr>
              <w:t>7</w:t>
            </w:r>
          </w:p>
        </w:tc>
        <w:tc>
          <w:tcPr>
            <w:tcW w:w="4536" w:type="dxa"/>
          </w:tcPr>
          <w:p w14:paraId="24248CAA" w14:textId="77777777" w:rsidR="00CE518C" w:rsidRPr="002625ED" w:rsidRDefault="00CE518C">
            <w:pPr>
              <w:pStyle w:val="NormalWeb"/>
              <w:rPr>
                <w:rFonts w:ascii="Oslo Sans Office" w:eastAsia="Oslo Sans Office" w:hAnsi="Oslo Sans Office" w:cs="Oslo Sans Office"/>
                <w:color w:val="000000" w:themeColor="text1"/>
                <w:sz w:val="20"/>
                <w:szCs w:val="20"/>
              </w:rPr>
            </w:pPr>
            <w:r w:rsidRPr="002625ED">
              <w:rPr>
                <w:rFonts w:ascii="Oslo Sans Office" w:eastAsia="Oslo Sans Office" w:hAnsi="Oslo Sans Office" w:cs="Oslo Sans Office"/>
                <w:color w:val="000000" w:themeColor="text1"/>
                <w:sz w:val="20"/>
                <w:szCs w:val="20"/>
              </w:rPr>
              <w:t>Maksimal leveringstid skal være:</w:t>
            </w:r>
          </w:p>
          <w:p w14:paraId="293526D5" w14:textId="008E375F" w:rsidR="00CE518C" w:rsidRPr="00DC1D25" w:rsidRDefault="00CE518C">
            <w:pPr>
              <w:pStyle w:val="NormalWeb"/>
              <w:numPr>
                <w:ilvl w:val="0"/>
                <w:numId w:val="6"/>
              </w:numPr>
              <w:rPr>
                <w:rFonts w:ascii="Oslo Sans Office" w:eastAsia="Oslo Sans Office" w:hAnsi="Oslo Sans Office" w:cs="Oslo Sans Office"/>
                <w:color w:val="000000" w:themeColor="text1"/>
                <w:sz w:val="20"/>
                <w:szCs w:val="20"/>
              </w:rPr>
            </w:pPr>
            <w:r>
              <w:rPr>
                <w:rFonts w:ascii="Oslo Sans Office" w:hAnsi="Oslo Sans Office"/>
                <w:color w:val="000000" w:themeColor="text1"/>
                <w:sz w:val="20"/>
                <w:szCs w:val="20"/>
              </w:rPr>
              <w:t xml:space="preserve">tre </w:t>
            </w:r>
            <w:r w:rsidRPr="002625ED">
              <w:rPr>
                <w:rFonts w:ascii="Oslo Sans Office" w:eastAsia="Oslo Sans Office" w:hAnsi="Oslo Sans Office" w:cs="Oslo Sans Office"/>
                <w:color w:val="000000" w:themeColor="text1"/>
                <w:sz w:val="20"/>
                <w:szCs w:val="20"/>
              </w:rPr>
              <w:t xml:space="preserve">virkedager </w:t>
            </w:r>
            <w:r w:rsidRPr="00DC1D25">
              <w:rPr>
                <w:rFonts w:ascii="Oslo Sans Office" w:eastAsia="Oslo Sans Office" w:hAnsi="Oslo Sans Office" w:cs="Oslo Sans Office"/>
                <w:color w:val="000000" w:themeColor="text1"/>
                <w:sz w:val="20"/>
                <w:szCs w:val="20"/>
              </w:rPr>
              <w:t>for A- sortiment, produkter uten profilering</w:t>
            </w:r>
          </w:p>
          <w:p w14:paraId="771F8162" w14:textId="2ACAD824" w:rsidR="00CE518C" w:rsidRPr="00DC1D25" w:rsidRDefault="00CE518C">
            <w:pPr>
              <w:pStyle w:val="NormalWeb"/>
              <w:numPr>
                <w:ilvl w:val="0"/>
                <w:numId w:val="6"/>
              </w:numPr>
              <w:rPr>
                <w:rFonts w:ascii="Oslo Sans Office" w:eastAsia="Oslo Sans Office" w:hAnsi="Oslo Sans Office" w:cs="Oslo Sans Office"/>
                <w:color w:val="000000" w:themeColor="text1"/>
                <w:sz w:val="20"/>
                <w:szCs w:val="20"/>
              </w:rPr>
            </w:pPr>
            <w:r>
              <w:rPr>
                <w:rFonts w:ascii="Oslo Sans Office" w:eastAsia="Oslo Sans Office" w:hAnsi="Oslo Sans Office" w:cs="Oslo Sans Office"/>
                <w:color w:val="000000" w:themeColor="text1"/>
                <w:sz w:val="20"/>
                <w:szCs w:val="20"/>
              </w:rPr>
              <w:t xml:space="preserve">fem </w:t>
            </w:r>
            <w:r w:rsidRPr="00DC1D25">
              <w:rPr>
                <w:rFonts w:ascii="Oslo Sans Office" w:eastAsia="Oslo Sans Office" w:hAnsi="Oslo Sans Office" w:cs="Oslo Sans Office"/>
                <w:color w:val="000000" w:themeColor="text1"/>
                <w:sz w:val="20"/>
                <w:szCs w:val="20"/>
              </w:rPr>
              <w:t>virkedager for A- sortiment, produkter med profilering</w:t>
            </w:r>
          </w:p>
          <w:p w14:paraId="0EB37BCC" w14:textId="29F44910" w:rsidR="00CE518C" w:rsidRPr="00DC1D25" w:rsidRDefault="00CE518C">
            <w:pPr>
              <w:pStyle w:val="NormalWeb"/>
              <w:numPr>
                <w:ilvl w:val="0"/>
                <w:numId w:val="6"/>
              </w:numPr>
              <w:rPr>
                <w:rFonts w:ascii="Oslo Sans Office" w:eastAsia="Oslo Sans Office" w:hAnsi="Oslo Sans Office" w:cs="Oslo Sans Office"/>
                <w:color w:val="000000" w:themeColor="text1"/>
                <w:sz w:val="20"/>
                <w:szCs w:val="20"/>
              </w:rPr>
            </w:pPr>
            <w:r w:rsidRPr="00DC1D25">
              <w:rPr>
                <w:rFonts w:ascii="Oslo Sans Office" w:eastAsia="Oslo Sans Office" w:hAnsi="Oslo Sans Office" w:cs="Oslo Sans Office"/>
                <w:color w:val="000000" w:themeColor="text1"/>
                <w:sz w:val="20"/>
                <w:szCs w:val="20"/>
              </w:rPr>
              <w:t>10 virkedager for B-sortiment</w:t>
            </w:r>
            <w:r>
              <w:rPr>
                <w:rFonts w:ascii="Oslo Sans Office" w:eastAsia="Oslo Sans Office" w:hAnsi="Oslo Sans Office" w:cs="Oslo Sans Office"/>
                <w:color w:val="000000" w:themeColor="text1"/>
                <w:sz w:val="20"/>
                <w:szCs w:val="20"/>
              </w:rPr>
              <w:t>, produkter med og uten profilering</w:t>
            </w:r>
          </w:p>
          <w:p w14:paraId="16A109DE" w14:textId="77777777" w:rsidR="00CE518C" w:rsidRDefault="00CE518C">
            <w:pPr>
              <w:pStyle w:val="NormalWeb"/>
              <w:numPr>
                <w:ilvl w:val="0"/>
                <w:numId w:val="6"/>
              </w:numPr>
              <w:rPr>
                <w:rFonts w:ascii="Oslo Sans Office" w:eastAsia="Oslo Sans Office" w:hAnsi="Oslo Sans Office" w:cs="Oslo Sans Office"/>
                <w:color w:val="000000" w:themeColor="text1"/>
                <w:sz w:val="20"/>
                <w:szCs w:val="20"/>
              </w:rPr>
            </w:pPr>
            <w:r w:rsidRPr="00DC1D25">
              <w:rPr>
                <w:rFonts w:ascii="Oslo Sans Office" w:eastAsia="Oslo Sans Office" w:hAnsi="Oslo Sans Office" w:cs="Oslo Sans Office"/>
                <w:color w:val="000000" w:themeColor="text1"/>
                <w:sz w:val="20"/>
                <w:szCs w:val="20"/>
              </w:rPr>
              <w:t xml:space="preserve">10 virkedager for reparasjon i forbindelse med </w:t>
            </w:r>
            <w:r w:rsidRPr="002625ED">
              <w:rPr>
                <w:rFonts w:ascii="Oslo Sans Office" w:eastAsia="Oslo Sans Office" w:hAnsi="Oslo Sans Office" w:cs="Oslo Sans Office"/>
                <w:color w:val="000000" w:themeColor="text1"/>
                <w:sz w:val="20"/>
                <w:szCs w:val="20"/>
              </w:rPr>
              <w:t>reklamasjon- og garanti</w:t>
            </w:r>
          </w:p>
          <w:p w14:paraId="3B044B70" w14:textId="4C71F285" w:rsidR="00CE518C" w:rsidRPr="003B2C64" w:rsidRDefault="00CE518C">
            <w:pPr>
              <w:pStyle w:val="NormalWeb"/>
              <w:numPr>
                <w:ilvl w:val="0"/>
                <w:numId w:val="6"/>
              </w:numPr>
              <w:rPr>
                <w:rFonts w:ascii="Oslo Sans Office" w:eastAsia="Oslo Sans Office" w:hAnsi="Oslo Sans Office" w:cs="Oslo Sans Office"/>
                <w:color w:val="000000" w:themeColor="text1"/>
                <w:sz w:val="20"/>
                <w:szCs w:val="20"/>
              </w:rPr>
            </w:pPr>
            <w:r>
              <w:rPr>
                <w:rFonts w:ascii="Oslo Sans Office" w:eastAsia="Oslo Sans Office" w:hAnsi="Oslo Sans Office" w:cs="Oslo Sans Office"/>
                <w:color w:val="000000" w:themeColor="text1"/>
                <w:sz w:val="20"/>
                <w:szCs w:val="20"/>
              </w:rPr>
              <w:t>fire</w:t>
            </w:r>
            <w:r w:rsidRPr="003B2C64">
              <w:rPr>
                <w:rFonts w:ascii="Oslo Sans Office" w:eastAsia="Oslo Sans Office" w:hAnsi="Oslo Sans Office" w:cs="Oslo Sans Office"/>
                <w:color w:val="000000" w:themeColor="text1"/>
                <w:sz w:val="20"/>
                <w:szCs w:val="20"/>
              </w:rPr>
              <w:t xml:space="preserve"> uker for reparasjon og tilpasninger (omsøm, målsøm)</w:t>
            </w:r>
          </w:p>
          <w:p w14:paraId="2ECECD99" w14:textId="77777777" w:rsidR="00CE518C" w:rsidRDefault="00CE518C">
            <w:pPr>
              <w:pStyle w:val="NormalWeb"/>
              <w:rPr>
                <w:rFonts w:ascii="Oslo Sans Office" w:eastAsia="Oslo Sans Office" w:hAnsi="Oslo Sans Office" w:cs="Oslo Sans Office"/>
                <w:color w:val="000000" w:themeColor="text1"/>
                <w:sz w:val="20"/>
                <w:szCs w:val="20"/>
              </w:rPr>
            </w:pPr>
            <w:r w:rsidRPr="002625ED">
              <w:rPr>
                <w:rFonts w:ascii="Oslo Sans Office" w:eastAsia="Oslo Sans Office" w:hAnsi="Oslo Sans Office" w:cs="Oslo Sans Office"/>
                <w:color w:val="000000" w:themeColor="text1"/>
                <w:sz w:val="20"/>
                <w:szCs w:val="20"/>
              </w:rPr>
              <w:t xml:space="preserve">Leveringstid i henhold til samkjøpsavtalen skal være maksimal leveringstid, kortere leveringstid kan avtales for det enkelte avrop. </w:t>
            </w:r>
          </w:p>
          <w:p w14:paraId="6669C850" w14:textId="77777777" w:rsidR="00CE518C" w:rsidRDefault="00CE518C" w:rsidP="001921C2">
            <w:pPr>
              <w:spacing w:after="0" w:line="276" w:lineRule="auto"/>
              <w:rPr>
                <w:rFonts w:ascii="Oslo Sans Office" w:hAnsi="Oslo Sans Office" w:cs="Times New Roman"/>
              </w:rPr>
            </w:pPr>
            <w:r w:rsidRPr="001921C2">
              <w:rPr>
                <w:rFonts w:ascii="Oslo Sans Office" w:hAnsi="Oslo Sans Office" w:cs="Times New Roman"/>
              </w:rPr>
              <w:t xml:space="preserve">For enkelte større bestillinger av profilerte produkter kan det være behov for å fravike maksimal leveringstid. Leveringstiden må da </w:t>
            </w:r>
            <w:r w:rsidRPr="001921C2">
              <w:rPr>
                <w:rFonts w:ascii="Oslo Sans Office" w:hAnsi="Oslo Sans Office" w:cs="Times New Roman"/>
              </w:rPr>
              <w:lastRenderedPageBreak/>
              <w:t>avtales skriftlig mellom Leverandør og Bestiller.</w:t>
            </w:r>
          </w:p>
          <w:p w14:paraId="4D37F6C2" w14:textId="025F228B" w:rsidR="00CE518C" w:rsidRPr="001921C2" w:rsidRDefault="00CE518C" w:rsidP="001921C2">
            <w:pPr>
              <w:spacing w:after="0" w:line="276" w:lineRule="auto"/>
              <w:rPr>
                <w:rFonts w:ascii="Oslo Sans Office" w:hAnsi="Oslo Sans Office" w:cs="Times New Roman"/>
              </w:rPr>
            </w:pPr>
          </w:p>
        </w:tc>
        <w:tc>
          <w:tcPr>
            <w:tcW w:w="1276" w:type="dxa"/>
          </w:tcPr>
          <w:p w14:paraId="77025DDE" w14:textId="77777777" w:rsidR="00CE518C" w:rsidRPr="002625ED" w:rsidRDefault="00CE518C">
            <w:pPr>
              <w:tabs>
                <w:tab w:val="left" w:pos="2520"/>
              </w:tabs>
              <w:spacing w:after="0"/>
              <w:jc w:val="center"/>
              <w:rPr>
                <w:rFonts w:ascii="Oslo Sans Office" w:hAnsi="Oslo Sans Office"/>
                <w:szCs w:val="20"/>
              </w:rPr>
            </w:pPr>
            <w:r w:rsidRPr="002625ED">
              <w:rPr>
                <w:rFonts w:ascii="Oslo Sans Office" w:hAnsi="Oslo Sans Office"/>
                <w:szCs w:val="20"/>
              </w:rPr>
              <w:lastRenderedPageBreak/>
              <w:t>M</w:t>
            </w:r>
          </w:p>
        </w:tc>
        <w:tc>
          <w:tcPr>
            <w:tcW w:w="992" w:type="dxa"/>
          </w:tcPr>
          <w:p w14:paraId="3EE6559D" w14:textId="77777777" w:rsidR="00CE518C" w:rsidRPr="002625ED" w:rsidRDefault="00CE518C">
            <w:pPr>
              <w:tabs>
                <w:tab w:val="left" w:pos="2520"/>
              </w:tabs>
              <w:spacing w:after="0"/>
              <w:jc w:val="center"/>
              <w:rPr>
                <w:rFonts w:ascii="Oslo Sans Office" w:hAnsi="Oslo Sans Office"/>
                <w:szCs w:val="20"/>
              </w:rPr>
            </w:pPr>
          </w:p>
        </w:tc>
        <w:tc>
          <w:tcPr>
            <w:tcW w:w="2126" w:type="dxa"/>
            <w:gridSpan w:val="2"/>
          </w:tcPr>
          <w:p w14:paraId="77B43EBD" w14:textId="77777777" w:rsidR="00CE518C" w:rsidRPr="002625ED" w:rsidRDefault="00CE518C">
            <w:pPr>
              <w:tabs>
                <w:tab w:val="left" w:pos="2520"/>
              </w:tabs>
              <w:spacing w:after="0"/>
              <w:jc w:val="center"/>
              <w:rPr>
                <w:rFonts w:ascii="Oslo Sans Office" w:hAnsi="Oslo Sans Office"/>
                <w:szCs w:val="20"/>
              </w:rPr>
            </w:pPr>
          </w:p>
        </w:tc>
      </w:tr>
      <w:tr w:rsidR="00CE518C" w:rsidRPr="002625ED" w14:paraId="2915CAA6" w14:textId="575730AE" w:rsidTr="0004588D">
        <w:tc>
          <w:tcPr>
            <w:tcW w:w="846" w:type="dxa"/>
          </w:tcPr>
          <w:p w14:paraId="6FFB8F2C" w14:textId="4EBB5444" w:rsidR="00CE518C" w:rsidRPr="002625ED" w:rsidRDefault="00CE518C">
            <w:pPr>
              <w:tabs>
                <w:tab w:val="left" w:pos="2520"/>
              </w:tabs>
              <w:spacing w:after="0"/>
              <w:rPr>
                <w:rFonts w:ascii="Oslo Sans Office" w:hAnsi="Oslo Sans Office"/>
                <w:szCs w:val="20"/>
              </w:rPr>
            </w:pPr>
            <w:r w:rsidRPr="002625ED">
              <w:rPr>
                <w:rFonts w:ascii="Oslo Sans Office" w:hAnsi="Oslo Sans Office"/>
                <w:szCs w:val="20"/>
              </w:rPr>
              <w:t>2.</w:t>
            </w:r>
            <w:r>
              <w:rPr>
                <w:rFonts w:ascii="Oslo Sans Office" w:hAnsi="Oslo Sans Office"/>
                <w:szCs w:val="20"/>
              </w:rPr>
              <w:t>6</w:t>
            </w:r>
            <w:r w:rsidRPr="002625ED">
              <w:rPr>
                <w:rFonts w:ascii="Oslo Sans Office" w:hAnsi="Oslo Sans Office"/>
                <w:szCs w:val="20"/>
              </w:rPr>
              <w:t>.</w:t>
            </w:r>
            <w:r>
              <w:rPr>
                <w:rFonts w:ascii="Oslo Sans Office" w:hAnsi="Oslo Sans Office"/>
                <w:szCs w:val="20"/>
              </w:rPr>
              <w:t>8</w:t>
            </w:r>
          </w:p>
        </w:tc>
        <w:tc>
          <w:tcPr>
            <w:tcW w:w="4536" w:type="dxa"/>
          </w:tcPr>
          <w:p w14:paraId="20B08485" w14:textId="77777777" w:rsidR="00CE518C" w:rsidRDefault="00CE518C">
            <w:pPr>
              <w:tabs>
                <w:tab w:val="left" w:pos="2520"/>
              </w:tabs>
              <w:spacing w:after="0"/>
              <w:rPr>
                <w:rFonts w:ascii="Oslo Sans Office" w:hAnsi="Oslo Sans Office"/>
                <w:szCs w:val="20"/>
              </w:rPr>
            </w:pPr>
            <w:r>
              <w:rPr>
                <w:rFonts w:ascii="Oslo Sans Office" w:hAnsi="Oslo Sans Office"/>
                <w:szCs w:val="20"/>
              </w:rPr>
              <w:t>Garantitid for produktene er minst to år.</w:t>
            </w:r>
          </w:p>
          <w:p w14:paraId="1ED27DC8" w14:textId="77777777" w:rsidR="00CE518C" w:rsidRDefault="00CE518C" w:rsidP="00086C92">
            <w:pPr>
              <w:tabs>
                <w:tab w:val="left" w:pos="2520"/>
              </w:tabs>
              <w:spacing w:after="0"/>
              <w:rPr>
                <w:rFonts w:ascii="Oslo Sans Office" w:hAnsi="Oslo Sans Office"/>
                <w:szCs w:val="20"/>
              </w:rPr>
            </w:pPr>
          </w:p>
          <w:p w14:paraId="2ED8ADC5" w14:textId="2A6065F9" w:rsidR="00CE518C" w:rsidRDefault="00CE518C">
            <w:pPr>
              <w:tabs>
                <w:tab w:val="left" w:pos="2520"/>
              </w:tabs>
              <w:spacing w:after="0"/>
              <w:rPr>
                <w:rFonts w:ascii="Oslo Sans Office" w:hAnsi="Oslo Sans Office"/>
                <w:szCs w:val="20"/>
              </w:rPr>
            </w:pPr>
            <w:r w:rsidRPr="002625ED">
              <w:rPr>
                <w:rFonts w:ascii="Oslo Sans Office" w:hAnsi="Oslo Sans Office"/>
                <w:szCs w:val="20"/>
              </w:rPr>
              <w:t>Ved reklamasjons- og garantisaker, skal produktet fortrinnsvis repareres, heller enn erstattes, dersom dette er sikkerhetsmessig forsvarlig.</w:t>
            </w:r>
          </w:p>
          <w:p w14:paraId="15F26547" w14:textId="77777777" w:rsidR="00CE518C" w:rsidRPr="002625ED" w:rsidRDefault="00CE518C" w:rsidP="00C3422C">
            <w:pPr>
              <w:tabs>
                <w:tab w:val="left" w:pos="2520"/>
              </w:tabs>
              <w:spacing w:after="0"/>
              <w:rPr>
                <w:rFonts w:ascii="Oslo Sans Office" w:hAnsi="Oslo Sans Office"/>
                <w:szCs w:val="20"/>
              </w:rPr>
            </w:pPr>
          </w:p>
        </w:tc>
        <w:tc>
          <w:tcPr>
            <w:tcW w:w="1276" w:type="dxa"/>
          </w:tcPr>
          <w:p w14:paraId="0F240174" w14:textId="77777777" w:rsidR="00CE518C" w:rsidRPr="002625ED" w:rsidRDefault="00CE518C">
            <w:pPr>
              <w:tabs>
                <w:tab w:val="left" w:pos="2520"/>
              </w:tabs>
              <w:spacing w:after="0"/>
              <w:jc w:val="center"/>
              <w:rPr>
                <w:rFonts w:ascii="Oslo Sans Office" w:hAnsi="Oslo Sans Office"/>
                <w:szCs w:val="20"/>
              </w:rPr>
            </w:pPr>
            <w:r w:rsidRPr="002625ED">
              <w:rPr>
                <w:rFonts w:ascii="Oslo Sans Office" w:hAnsi="Oslo Sans Office"/>
                <w:szCs w:val="20"/>
              </w:rPr>
              <w:t>M</w:t>
            </w:r>
          </w:p>
        </w:tc>
        <w:tc>
          <w:tcPr>
            <w:tcW w:w="992" w:type="dxa"/>
          </w:tcPr>
          <w:p w14:paraId="393363C7" w14:textId="77777777" w:rsidR="00CE518C" w:rsidRPr="002625ED" w:rsidRDefault="00CE518C">
            <w:pPr>
              <w:tabs>
                <w:tab w:val="left" w:pos="2520"/>
              </w:tabs>
              <w:spacing w:after="0"/>
              <w:jc w:val="center"/>
              <w:rPr>
                <w:rFonts w:ascii="Oslo Sans Office" w:hAnsi="Oslo Sans Office"/>
                <w:szCs w:val="20"/>
              </w:rPr>
            </w:pPr>
          </w:p>
        </w:tc>
        <w:tc>
          <w:tcPr>
            <w:tcW w:w="2126" w:type="dxa"/>
            <w:gridSpan w:val="2"/>
          </w:tcPr>
          <w:p w14:paraId="46F355DB" w14:textId="77777777" w:rsidR="00CE518C" w:rsidRPr="002625ED" w:rsidRDefault="00CE518C">
            <w:pPr>
              <w:tabs>
                <w:tab w:val="left" w:pos="2520"/>
              </w:tabs>
              <w:spacing w:after="0"/>
              <w:jc w:val="center"/>
              <w:rPr>
                <w:rFonts w:ascii="Oslo Sans Office" w:hAnsi="Oslo Sans Office"/>
                <w:szCs w:val="20"/>
              </w:rPr>
            </w:pPr>
          </w:p>
        </w:tc>
      </w:tr>
      <w:tr w:rsidR="00CE518C" w:rsidRPr="002625ED" w14:paraId="7706102B" w14:textId="6AB92163" w:rsidTr="0004588D">
        <w:tc>
          <w:tcPr>
            <w:tcW w:w="846" w:type="dxa"/>
          </w:tcPr>
          <w:p w14:paraId="17614E78" w14:textId="592F71A2" w:rsidR="00CE518C" w:rsidRPr="002625ED" w:rsidRDefault="00CE518C">
            <w:pPr>
              <w:tabs>
                <w:tab w:val="left" w:pos="2520"/>
              </w:tabs>
              <w:spacing w:after="0"/>
              <w:rPr>
                <w:rFonts w:ascii="Oslo Sans Office" w:hAnsi="Oslo Sans Office"/>
                <w:szCs w:val="20"/>
              </w:rPr>
            </w:pPr>
            <w:r w:rsidRPr="002625ED">
              <w:rPr>
                <w:rFonts w:ascii="Oslo Sans Office" w:hAnsi="Oslo Sans Office"/>
                <w:szCs w:val="20"/>
              </w:rPr>
              <w:t>2.</w:t>
            </w:r>
            <w:r>
              <w:rPr>
                <w:rFonts w:ascii="Oslo Sans Office" w:hAnsi="Oslo Sans Office"/>
                <w:szCs w:val="20"/>
              </w:rPr>
              <w:t>6</w:t>
            </w:r>
            <w:r w:rsidRPr="002625ED">
              <w:rPr>
                <w:rFonts w:ascii="Oslo Sans Office" w:hAnsi="Oslo Sans Office"/>
                <w:szCs w:val="20"/>
              </w:rPr>
              <w:t>.</w:t>
            </w:r>
            <w:r>
              <w:rPr>
                <w:rFonts w:ascii="Oslo Sans Office" w:hAnsi="Oslo Sans Office"/>
                <w:szCs w:val="20"/>
              </w:rPr>
              <w:t>9</w:t>
            </w:r>
          </w:p>
        </w:tc>
        <w:tc>
          <w:tcPr>
            <w:tcW w:w="4536" w:type="dxa"/>
          </w:tcPr>
          <w:p w14:paraId="7C03DE7F" w14:textId="203D78CC" w:rsidR="00CE518C" w:rsidRPr="002625ED" w:rsidRDefault="00CE518C" w:rsidP="000D7C2A">
            <w:pPr>
              <w:tabs>
                <w:tab w:val="left" w:pos="2520"/>
              </w:tabs>
              <w:spacing w:after="0"/>
              <w:rPr>
                <w:rFonts w:ascii="Oslo Sans Office" w:hAnsi="Oslo Sans Office"/>
                <w:szCs w:val="20"/>
              </w:rPr>
            </w:pPr>
            <w:r w:rsidRPr="002625ED">
              <w:rPr>
                <w:rFonts w:ascii="Oslo Sans Office" w:hAnsi="Oslo Sans Office"/>
                <w:szCs w:val="20"/>
              </w:rPr>
              <w:t>Det skal være mulig å kjøpe reservedeler, herunder, men ikke begrenset til, knapper, spenner, borrelåser, glidelåser og reflekser av minst tilsvarende kvalitet som originaldelene fra leverandøren.</w:t>
            </w:r>
          </w:p>
          <w:p w14:paraId="679B702A" w14:textId="77777777" w:rsidR="00CE518C" w:rsidRPr="002625ED" w:rsidRDefault="00CE518C" w:rsidP="000D7C2A">
            <w:pPr>
              <w:tabs>
                <w:tab w:val="left" w:pos="2520"/>
              </w:tabs>
              <w:spacing w:after="0"/>
              <w:rPr>
                <w:rFonts w:ascii="Oslo Sans Office" w:hAnsi="Oslo Sans Office"/>
                <w:szCs w:val="20"/>
              </w:rPr>
            </w:pPr>
          </w:p>
        </w:tc>
        <w:tc>
          <w:tcPr>
            <w:tcW w:w="1276" w:type="dxa"/>
          </w:tcPr>
          <w:p w14:paraId="512AF3BE" w14:textId="77777777" w:rsidR="00CE518C" w:rsidRPr="002625ED" w:rsidRDefault="00CE518C">
            <w:pPr>
              <w:tabs>
                <w:tab w:val="left" w:pos="2520"/>
              </w:tabs>
              <w:spacing w:after="0"/>
              <w:jc w:val="center"/>
              <w:rPr>
                <w:rFonts w:ascii="Oslo Sans Office" w:hAnsi="Oslo Sans Office"/>
                <w:szCs w:val="20"/>
              </w:rPr>
            </w:pPr>
            <w:r w:rsidRPr="002625ED">
              <w:rPr>
                <w:rFonts w:ascii="Oslo Sans Office" w:hAnsi="Oslo Sans Office"/>
                <w:szCs w:val="20"/>
              </w:rPr>
              <w:t>M</w:t>
            </w:r>
          </w:p>
        </w:tc>
        <w:tc>
          <w:tcPr>
            <w:tcW w:w="992" w:type="dxa"/>
          </w:tcPr>
          <w:p w14:paraId="78DD042A" w14:textId="77777777" w:rsidR="00CE518C" w:rsidRPr="002625ED" w:rsidRDefault="00CE518C">
            <w:pPr>
              <w:tabs>
                <w:tab w:val="left" w:pos="2520"/>
              </w:tabs>
              <w:spacing w:after="0"/>
              <w:jc w:val="center"/>
              <w:rPr>
                <w:rFonts w:ascii="Oslo Sans Office" w:hAnsi="Oslo Sans Office"/>
                <w:szCs w:val="20"/>
              </w:rPr>
            </w:pPr>
          </w:p>
        </w:tc>
        <w:tc>
          <w:tcPr>
            <w:tcW w:w="2126" w:type="dxa"/>
            <w:gridSpan w:val="2"/>
          </w:tcPr>
          <w:p w14:paraId="5B42CC43" w14:textId="77777777" w:rsidR="00CE518C" w:rsidRPr="002625ED" w:rsidRDefault="00CE518C">
            <w:pPr>
              <w:tabs>
                <w:tab w:val="left" w:pos="2520"/>
              </w:tabs>
              <w:spacing w:after="0"/>
              <w:jc w:val="center"/>
              <w:rPr>
                <w:rFonts w:ascii="Oslo Sans Office" w:hAnsi="Oslo Sans Office"/>
                <w:szCs w:val="20"/>
              </w:rPr>
            </w:pPr>
          </w:p>
        </w:tc>
      </w:tr>
      <w:tr w:rsidR="00CE518C" w:rsidRPr="002625ED" w14:paraId="3477AE23" w14:textId="3AB52F0D" w:rsidTr="0004588D">
        <w:trPr>
          <w:trHeight w:val="773"/>
        </w:trPr>
        <w:tc>
          <w:tcPr>
            <w:tcW w:w="846" w:type="dxa"/>
          </w:tcPr>
          <w:p w14:paraId="7D488042" w14:textId="7B660F08" w:rsidR="00CE518C" w:rsidRPr="002625ED" w:rsidRDefault="00CE518C">
            <w:pPr>
              <w:tabs>
                <w:tab w:val="left" w:pos="2520"/>
              </w:tabs>
              <w:spacing w:after="0"/>
              <w:rPr>
                <w:rFonts w:ascii="Oslo Sans Office" w:hAnsi="Oslo Sans Office"/>
                <w:szCs w:val="20"/>
              </w:rPr>
            </w:pPr>
            <w:r w:rsidRPr="002625ED">
              <w:rPr>
                <w:rFonts w:ascii="Oslo Sans Office" w:hAnsi="Oslo Sans Office"/>
                <w:szCs w:val="20"/>
              </w:rPr>
              <w:t>2.</w:t>
            </w:r>
            <w:r>
              <w:rPr>
                <w:rFonts w:ascii="Oslo Sans Office" w:hAnsi="Oslo Sans Office"/>
                <w:szCs w:val="20"/>
              </w:rPr>
              <w:t>6</w:t>
            </w:r>
            <w:r w:rsidRPr="002625ED">
              <w:rPr>
                <w:rFonts w:ascii="Oslo Sans Office" w:hAnsi="Oslo Sans Office"/>
                <w:szCs w:val="20"/>
              </w:rPr>
              <w:t>.</w:t>
            </w:r>
            <w:r>
              <w:rPr>
                <w:rFonts w:ascii="Oslo Sans Office" w:hAnsi="Oslo Sans Office"/>
                <w:szCs w:val="20"/>
              </w:rPr>
              <w:t>10</w:t>
            </w:r>
          </w:p>
        </w:tc>
        <w:tc>
          <w:tcPr>
            <w:tcW w:w="4536" w:type="dxa"/>
          </w:tcPr>
          <w:p w14:paraId="4E8C0E11" w14:textId="77777777" w:rsidR="00CE518C" w:rsidRPr="004549B6" w:rsidRDefault="00CE518C" w:rsidP="004549B6">
            <w:pPr>
              <w:tabs>
                <w:tab w:val="left" w:pos="2520"/>
              </w:tabs>
              <w:spacing w:after="0"/>
              <w:rPr>
                <w:rFonts w:ascii="Oslo Sans Office" w:eastAsia="Times New Roman" w:hAnsi="Oslo Sans Office" w:cs="Segoe UI"/>
                <w:szCs w:val="20"/>
                <w:lang w:eastAsia="nb-NO"/>
              </w:rPr>
            </w:pPr>
            <w:r w:rsidRPr="004549B6">
              <w:rPr>
                <w:rFonts w:ascii="Oslo Sans Office" w:eastAsia="Times New Roman" w:hAnsi="Oslo Sans Office" w:cs="Segoe UI"/>
                <w:szCs w:val="20"/>
                <w:lang w:eastAsia="nb-NO"/>
              </w:rPr>
              <w:t xml:space="preserve">Leverandør skal ha et avvikssystem og gode rutiner for avviksoppfølging.  </w:t>
            </w:r>
          </w:p>
          <w:p w14:paraId="6E04739F" w14:textId="77777777" w:rsidR="00CE518C" w:rsidRPr="004549B6" w:rsidRDefault="00CE518C" w:rsidP="004549B6">
            <w:pPr>
              <w:tabs>
                <w:tab w:val="left" w:pos="2520"/>
              </w:tabs>
              <w:spacing w:after="0"/>
              <w:rPr>
                <w:rFonts w:ascii="Oslo Sans Office" w:eastAsia="Times New Roman" w:hAnsi="Oslo Sans Office" w:cs="Segoe UI"/>
                <w:szCs w:val="20"/>
                <w:lang w:eastAsia="nb-NO"/>
              </w:rPr>
            </w:pPr>
            <w:r w:rsidRPr="004549B6">
              <w:rPr>
                <w:rFonts w:ascii="Oslo Sans Office" w:eastAsia="Times New Roman" w:hAnsi="Oslo Sans Office" w:cs="Segoe UI"/>
                <w:szCs w:val="20"/>
                <w:lang w:eastAsia="nb-NO"/>
              </w:rPr>
              <w:t xml:space="preserve"> </w:t>
            </w:r>
          </w:p>
          <w:p w14:paraId="6BF9BD60" w14:textId="77777777" w:rsidR="00CE518C" w:rsidRDefault="00CE518C" w:rsidP="004549B6">
            <w:pPr>
              <w:tabs>
                <w:tab w:val="left" w:pos="2520"/>
              </w:tabs>
              <w:spacing w:after="0"/>
              <w:rPr>
                <w:rFonts w:ascii="Oslo Sans Office" w:eastAsia="Times New Roman" w:hAnsi="Oslo Sans Office" w:cs="Segoe UI"/>
                <w:szCs w:val="20"/>
                <w:lang w:eastAsia="nb-NO"/>
              </w:rPr>
            </w:pPr>
            <w:r w:rsidRPr="004549B6">
              <w:rPr>
                <w:rFonts w:ascii="Oslo Sans Office" w:eastAsia="Times New Roman" w:hAnsi="Oslo Sans Office" w:cs="Segoe UI"/>
                <w:szCs w:val="20"/>
                <w:lang w:eastAsia="nb-NO"/>
              </w:rPr>
              <w:t xml:space="preserve">Dette inkluderer blant annet at Leverandør skal ha oversikt over alle innrapporterte avvik, og at Leverandøren tertialvis, og </w:t>
            </w:r>
            <w:proofErr w:type="gramStart"/>
            <w:r w:rsidRPr="004549B6">
              <w:rPr>
                <w:rFonts w:ascii="Oslo Sans Office" w:eastAsia="Times New Roman" w:hAnsi="Oslo Sans Office" w:cs="Segoe UI"/>
                <w:szCs w:val="20"/>
                <w:lang w:eastAsia="nb-NO"/>
              </w:rPr>
              <w:t>for øvrig</w:t>
            </w:r>
            <w:proofErr w:type="gramEnd"/>
            <w:r w:rsidRPr="004549B6">
              <w:rPr>
                <w:rFonts w:ascii="Oslo Sans Office" w:eastAsia="Times New Roman" w:hAnsi="Oslo Sans Office" w:cs="Segoe UI"/>
                <w:szCs w:val="20"/>
                <w:lang w:eastAsia="nb-NO"/>
              </w:rPr>
              <w:t xml:space="preserve"> på forespørsel, skal sende Oppdragsgiveren oversikt over innrapporterte avvik og hvordan disse har blitt fulgt opp.</w:t>
            </w:r>
          </w:p>
          <w:p w14:paraId="16A8FA95" w14:textId="3BD4859C" w:rsidR="00CE518C" w:rsidRPr="00094457" w:rsidRDefault="00CE518C" w:rsidP="004549B6">
            <w:pPr>
              <w:tabs>
                <w:tab w:val="left" w:pos="2520"/>
              </w:tabs>
              <w:spacing w:after="0"/>
              <w:rPr>
                <w:rFonts w:ascii="Oslo Sans Office" w:eastAsia="Times New Roman" w:hAnsi="Oslo Sans Office" w:cs="Segoe UI"/>
                <w:szCs w:val="20"/>
                <w:lang w:eastAsia="nb-NO"/>
              </w:rPr>
            </w:pPr>
          </w:p>
        </w:tc>
        <w:tc>
          <w:tcPr>
            <w:tcW w:w="1276" w:type="dxa"/>
          </w:tcPr>
          <w:p w14:paraId="6BA1E37E" w14:textId="77777777" w:rsidR="00CE518C" w:rsidRPr="002625ED" w:rsidRDefault="00CE518C">
            <w:pPr>
              <w:tabs>
                <w:tab w:val="left" w:pos="2520"/>
              </w:tabs>
              <w:spacing w:after="0"/>
              <w:jc w:val="center"/>
              <w:rPr>
                <w:rFonts w:ascii="Oslo Sans Office" w:hAnsi="Oslo Sans Office"/>
                <w:szCs w:val="20"/>
              </w:rPr>
            </w:pPr>
            <w:r w:rsidRPr="002625ED">
              <w:rPr>
                <w:rFonts w:ascii="Oslo Sans Office" w:hAnsi="Oslo Sans Office"/>
                <w:szCs w:val="20"/>
              </w:rPr>
              <w:t>M</w:t>
            </w:r>
          </w:p>
        </w:tc>
        <w:tc>
          <w:tcPr>
            <w:tcW w:w="992" w:type="dxa"/>
          </w:tcPr>
          <w:p w14:paraId="3F4368E3" w14:textId="77777777" w:rsidR="00CE518C" w:rsidRPr="002625ED" w:rsidRDefault="00CE518C">
            <w:pPr>
              <w:tabs>
                <w:tab w:val="left" w:pos="2520"/>
              </w:tabs>
              <w:spacing w:after="0"/>
              <w:jc w:val="center"/>
              <w:rPr>
                <w:rFonts w:ascii="Oslo Sans Office" w:hAnsi="Oslo Sans Office"/>
                <w:szCs w:val="20"/>
              </w:rPr>
            </w:pPr>
          </w:p>
        </w:tc>
        <w:tc>
          <w:tcPr>
            <w:tcW w:w="2126" w:type="dxa"/>
            <w:gridSpan w:val="2"/>
          </w:tcPr>
          <w:p w14:paraId="53DAE2DC" w14:textId="77777777" w:rsidR="00CE518C" w:rsidRPr="002625ED" w:rsidRDefault="00CE518C">
            <w:pPr>
              <w:tabs>
                <w:tab w:val="left" w:pos="2520"/>
              </w:tabs>
              <w:spacing w:after="0"/>
              <w:jc w:val="center"/>
              <w:rPr>
                <w:rFonts w:ascii="Oslo Sans Office" w:hAnsi="Oslo Sans Office"/>
                <w:szCs w:val="20"/>
              </w:rPr>
            </w:pPr>
          </w:p>
        </w:tc>
      </w:tr>
    </w:tbl>
    <w:p w14:paraId="7676D7C8" w14:textId="0876FB48" w:rsidR="0088373F" w:rsidRDefault="0088373F" w:rsidP="003438C6">
      <w:pPr>
        <w:keepNext/>
        <w:spacing w:after="0" w:line="240" w:lineRule="auto"/>
        <w:outlineLvl w:val="2"/>
        <w:rPr>
          <w:rFonts w:ascii="Oslo Sans Office" w:eastAsiaTheme="majorEastAsia" w:hAnsi="Oslo Sans Office" w:cs="Times New Roman"/>
          <w:b/>
          <w:bCs/>
          <w:szCs w:val="20"/>
        </w:rPr>
      </w:pPr>
    </w:p>
    <w:p w14:paraId="5FF6548C" w14:textId="4E4C6732" w:rsidR="00563CA4" w:rsidRPr="0085234A" w:rsidRDefault="00563CA4" w:rsidP="0088373F">
      <w:pPr>
        <w:keepNext/>
        <w:spacing w:after="0" w:line="240" w:lineRule="auto"/>
        <w:ind w:left="720" w:hanging="720"/>
        <w:outlineLvl w:val="2"/>
        <w:rPr>
          <w:rFonts w:ascii="Oslo Sans Office" w:eastAsiaTheme="majorEastAsia" w:hAnsi="Oslo Sans Office" w:cs="Times New Roman"/>
          <w:b/>
          <w:bCs/>
          <w:sz w:val="24"/>
          <w:szCs w:val="24"/>
        </w:rPr>
      </w:pPr>
      <w:bookmarkStart w:id="13" w:name="_Toc238723726"/>
      <w:r w:rsidRPr="0085234A">
        <w:rPr>
          <w:rFonts w:ascii="Oslo Sans Office" w:eastAsiaTheme="majorEastAsia" w:hAnsi="Oslo Sans Office" w:cs="Times New Roman"/>
          <w:b/>
          <w:bCs/>
          <w:sz w:val="24"/>
          <w:szCs w:val="24"/>
        </w:rPr>
        <w:t>2.</w:t>
      </w:r>
      <w:r w:rsidR="009B13C3" w:rsidRPr="0085234A">
        <w:rPr>
          <w:rFonts w:ascii="Oslo Sans Office" w:eastAsiaTheme="majorEastAsia" w:hAnsi="Oslo Sans Office" w:cs="Times New Roman"/>
          <w:b/>
          <w:bCs/>
          <w:sz w:val="24"/>
          <w:szCs w:val="24"/>
        </w:rPr>
        <w:t>7</w:t>
      </w:r>
      <w:r w:rsidRPr="0085234A">
        <w:rPr>
          <w:rFonts w:ascii="Oslo Sans Office" w:eastAsiaTheme="majorEastAsia" w:hAnsi="Oslo Sans Office" w:cs="Times New Roman"/>
          <w:b/>
          <w:bCs/>
          <w:sz w:val="24"/>
          <w:szCs w:val="24"/>
        </w:rPr>
        <w:tab/>
        <w:t>Minimum</w:t>
      </w:r>
      <w:r w:rsidR="0096270B" w:rsidRPr="0085234A">
        <w:rPr>
          <w:rFonts w:ascii="Oslo Sans Office" w:eastAsiaTheme="majorEastAsia" w:hAnsi="Oslo Sans Office" w:cs="Times New Roman"/>
          <w:b/>
          <w:bCs/>
          <w:sz w:val="24"/>
          <w:szCs w:val="24"/>
        </w:rPr>
        <w:t>s</w:t>
      </w:r>
      <w:r w:rsidRPr="0085234A">
        <w:rPr>
          <w:rFonts w:ascii="Oslo Sans Office" w:eastAsiaTheme="majorEastAsia" w:hAnsi="Oslo Sans Office" w:cs="Times New Roman"/>
          <w:b/>
          <w:bCs/>
          <w:sz w:val="24"/>
          <w:szCs w:val="24"/>
        </w:rPr>
        <w:t>krav til nettbutikk</w:t>
      </w:r>
      <w:bookmarkEnd w:id="13"/>
    </w:p>
    <w:p w14:paraId="3A446B6D" w14:textId="77777777" w:rsidR="00563CA4" w:rsidRPr="002625ED" w:rsidRDefault="00563CA4" w:rsidP="00A33E63">
      <w:pPr>
        <w:tabs>
          <w:tab w:val="left" w:pos="2520"/>
        </w:tabs>
        <w:spacing w:after="0"/>
        <w:rPr>
          <w:rFonts w:ascii="Oslo Sans Office" w:hAnsi="Oslo Sans Office"/>
          <w:szCs w:val="20"/>
        </w:rPr>
      </w:pPr>
    </w:p>
    <w:tbl>
      <w:tblPr>
        <w:tblStyle w:val="Tabellrutenett"/>
        <w:tblW w:w="97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4536"/>
        <w:gridCol w:w="1276"/>
        <w:gridCol w:w="992"/>
        <w:gridCol w:w="2126"/>
      </w:tblGrid>
      <w:tr w:rsidR="00CE518C" w:rsidRPr="002625ED" w14:paraId="291C3E0F" w14:textId="528573CB" w:rsidTr="0004588D">
        <w:trPr>
          <w:tblHeader/>
        </w:trPr>
        <w:tc>
          <w:tcPr>
            <w:tcW w:w="846" w:type="dxa"/>
            <w:shd w:val="clear" w:color="auto" w:fill="F9C66B" w:themeFill="accent6"/>
          </w:tcPr>
          <w:p w14:paraId="5F0B97F5" w14:textId="77777777" w:rsidR="00CE518C" w:rsidRPr="002625ED" w:rsidRDefault="00CE518C">
            <w:pPr>
              <w:tabs>
                <w:tab w:val="left" w:pos="2520"/>
              </w:tabs>
              <w:spacing w:after="0" w:line="240" w:lineRule="auto"/>
              <w:rPr>
                <w:rFonts w:ascii="Oslo Sans Office" w:hAnsi="Oslo Sans Office"/>
                <w:b/>
                <w:szCs w:val="20"/>
              </w:rPr>
            </w:pPr>
            <w:bookmarkStart w:id="14" w:name="_Toc57376967"/>
            <w:r w:rsidRPr="002625ED">
              <w:rPr>
                <w:rFonts w:ascii="Oslo Sans Office" w:hAnsi="Oslo Sans Office"/>
                <w:b/>
                <w:szCs w:val="20"/>
              </w:rPr>
              <w:t>Krav nr.</w:t>
            </w:r>
          </w:p>
        </w:tc>
        <w:tc>
          <w:tcPr>
            <w:tcW w:w="4536" w:type="dxa"/>
            <w:shd w:val="clear" w:color="auto" w:fill="F9C66B" w:themeFill="accent6"/>
          </w:tcPr>
          <w:p w14:paraId="5AD18205" w14:textId="7ECB55E9" w:rsidR="00CE518C" w:rsidRPr="002625ED" w:rsidRDefault="00CE518C">
            <w:pPr>
              <w:tabs>
                <w:tab w:val="left" w:pos="2520"/>
              </w:tabs>
              <w:spacing w:after="0" w:line="240" w:lineRule="auto"/>
              <w:rPr>
                <w:rFonts w:ascii="Oslo Sans Office" w:hAnsi="Oslo Sans Office"/>
                <w:b/>
                <w:szCs w:val="20"/>
              </w:rPr>
            </w:pPr>
            <w:r w:rsidRPr="002625ED">
              <w:rPr>
                <w:rFonts w:ascii="Oslo Sans Office" w:hAnsi="Oslo Sans Office"/>
                <w:b/>
                <w:szCs w:val="20"/>
              </w:rPr>
              <w:t xml:space="preserve">Beskrivelse </w:t>
            </w:r>
          </w:p>
        </w:tc>
        <w:tc>
          <w:tcPr>
            <w:tcW w:w="1276" w:type="dxa"/>
            <w:shd w:val="clear" w:color="auto" w:fill="F9C66B" w:themeFill="accent6"/>
          </w:tcPr>
          <w:p w14:paraId="3275E8DC" w14:textId="77777777" w:rsidR="00CE518C" w:rsidRPr="002625ED" w:rsidRDefault="00CE518C">
            <w:pPr>
              <w:tabs>
                <w:tab w:val="left" w:pos="2520"/>
              </w:tabs>
              <w:spacing w:after="0" w:line="240" w:lineRule="auto"/>
              <w:rPr>
                <w:rFonts w:ascii="Oslo Sans Office" w:hAnsi="Oslo Sans Office"/>
                <w:b/>
                <w:szCs w:val="20"/>
              </w:rPr>
            </w:pPr>
            <w:r w:rsidRPr="002625ED">
              <w:rPr>
                <w:rFonts w:ascii="Oslo Sans Office" w:hAnsi="Oslo Sans Office"/>
                <w:b/>
                <w:szCs w:val="20"/>
              </w:rPr>
              <w:t>Krav-type</w:t>
            </w:r>
          </w:p>
          <w:p w14:paraId="7073211A" w14:textId="6FD6F965" w:rsidR="00CE518C" w:rsidRPr="002625ED" w:rsidRDefault="00CE518C">
            <w:pPr>
              <w:tabs>
                <w:tab w:val="left" w:pos="2520"/>
              </w:tabs>
              <w:spacing w:after="0" w:line="240" w:lineRule="auto"/>
              <w:rPr>
                <w:rFonts w:ascii="Oslo Sans Office" w:hAnsi="Oslo Sans Office"/>
                <w:b/>
                <w:szCs w:val="20"/>
              </w:rPr>
            </w:pPr>
          </w:p>
        </w:tc>
        <w:tc>
          <w:tcPr>
            <w:tcW w:w="992" w:type="dxa"/>
            <w:shd w:val="clear" w:color="auto" w:fill="F9C66B" w:themeFill="accent6"/>
          </w:tcPr>
          <w:p w14:paraId="03948F94" w14:textId="0F5ED695" w:rsidR="00CE518C" w:rsidRPr="002625ED" w:rsidRDefault="0004588D">
            <w:pPr>
              <w:tabs>
                <w:tab w:val="left" w:pos="2520"/>
              </w:tabs>
              <w:spacing w:after="0" w:line="240" w:lineRule="auto"/>
              <w:rPr>
                <w:rFonts w:ascii="Oslo Sans Office" w:hAnsi="Oslo Sans Office"/>
                <w:b/>
                <w:szCs w:val="20"/>
              </w:rPr>
            </w:pPr>
            <w:proofErr w:type="spellStart"/>
            <w:r>
              <w:rPr>
                <w:rFonts w:ascii="Oslo Sans Office" w:hAnsi="Oslo Sans Office"/>
                <w:b/>
                <w:szCs w:val="20"/>
              </w:rPr>
              <w:t>Svar</w:t>
            </w:r>
            <w:proofErr w:type="spellEnd"/>
            <w:r>
              <w:rPr>
                <w:rFonts w:ascii="Oslo Sans Office" w:hAnsi="Oslo Sans Office"/>
                <w:b/>
                <w:szCs w:val="20"/>
              </w:rPr>
              <w:br/>
              <w:t>Ja/Nei</w:t>
            </w:r>
          </w:p>
        </w:tc>
        <w:tc>
          <w:tcPr>
            <w:tcW w:w="2126" w:type="dxa"/>
            <w:shd w:val="clear" w:color="auto" w:fill="F9C66B" w:themeFill="accent6"/>
          </w:tcPr>
          <w:p w14:paraId="64B822E9" w14:textId="0C17AB22" w:rsidR="00CE518C" w:rsidRPr="002625ED" w:rsidRDefault="0004588D">
            <w:pPr>
              <w:tabs>
                <w:tab w:val="left" w:pos="2520"/>
              </w:tabs>
              <w:spacing w:after="0" w:line="240" w:lineRule="auto"/>
              <w:rPr>
                <w:rFonts w:ascii="Oslo Sans Office" w:hAnsi="Oslo Sans Office"/>
                <w:b/>
                <w:szCs w:val="20"/>
              </w:rPr>
            </w:pPr>
            <w:r>
              <w:rPr>
                <w:rFonts w:ascii="Oslo Sans Office" w:hAnsi="Oslo Sans Office"/>
                <w:b/>
                <w:szCs w:val="20"/>
              </w:rPr>
              <w:t>Kommentar</w:t>
            </w:r>
          </w:p>
        </w:tc>
      </w:tr>
      <w:tr w:rsidR="00CE518C" w:rsidRPr="002625ED" w14:paraId="7224FA5E" w14:textId="561206F4" w:rsidTr="0004588D">
        <w:tc>
          <w:tcPr>
            <w:tcW w:w="846" w:type="dxa"/>
          </w:tcPr>
          <w:p w14:paraId="18329630" w14:textId="332F5C06" w:rsidR="00CE518C" w:rsidRPr="002625ED" w:rsidRDefault="00CE518C">
            <w:pPr>
              <w:tabs>
                <w:tab w:val="left" w:pos="2520"/>
              </w:tabs>
              <w:spacing w:after="0"/>
              <w:rPr>
                <w:rFonts w:ascii="Oslo Sans Office" w:hAnsi="Oslo Sans Office"/>
                <w:color w:val="000000" w:themeColor="text1"/>
                <w:szCs w:val="20"/>
              </w:rPr>
            </w:pPr>
            <w:r w:rsidRPr="002625ED">
              <w:rPr>
                <w:rFonts w:ascii="Oslo Sans Office" w:hAnsi="Oslo Sans Office"/>
                <w:color w:val="000000" w:themeColor="text1"/>
                <w:szCs w:val="20"/>
              </w:rPr>
              <w:t>2.</w:t>
            </w:r>
            <w:r>
              <w:rPr>
                <w:rFonts w:ascii="Oslo Sans Office" w:hAnsi="Oslo Sans Office"/>
                <w:color w:val="000000" w:themeColor="text1"/>
                <w:szCs w:val="20"/>
              </w:rPr>
              <w:t>7</w:t>
            </w:r>
            <w:r w:rsidRPr="002625ED">
              <w:rPr>
                <w:rFonts w:ascii="Oslo Sans Office" w:hAnsi="Oslo Sans Office"/>
                <w:color w:val="000000" w:themeColor="text1"/>
                <w:szCs w:val="20"/>
              </w:rPr>
              <w:t>.1</w:t>
            </w:r>
          </w:p>
        </w:tc>
        <w:tc>
          <w:tcPr>
            <w:tcW w:w="4536" w:type="dxa"/>
          </w:tcPr>
          <w:p w14:paraId="168B13AF" w14:textId="2EBE2578" w:rsidR="00CE518C" w:rsidRPr="00063E1B" w:rsidRDefault="00CE518C" w:rsidP="003F407C">
            <w:pPr>
              <w:tabs>
                <w:tab w:val="left" w:pos="2520"/>
              </w:tabs>
              <w:spacing w:after="0"/>
              <w:rPr>
                <w:rFonts w:ascii="Oslo Sans Office" w:hAnsi="Oslo Sans Office"/>
                <w:color w:val="000000" w:themeColor="text1"/>
                <w:szCs w:val="20"/>
              </w:rPr>
            </w:pPr>
            <w:r w:rsidRPr="002625ED">
              <w:rPr>
                <w:rFonts w:ascii="Oslo Sans Office" w:hAnsi="Oslo Sans Office"/>
                <w:color w:val="000000" w:themeColor="text1"/>
                <w:szCs w:val="20"/>
              </w:rPr>
              <w:t>Leverandøren skal tilby en elektronisk bestillingsløsning (nettbutikk).</w:t>
            </w:r>
            <w:r w:rsidRPr="002625ED">
              <w:rPr>
                <w:rFonts w:ascii="Oslo Sans Office" w:hAnsi="Oslo Sans Office"/>
                <w:iCs/>
                <w:color w:val="000000" w:themeColor="text1"/>
                <w:szCs w:val="20"/>
              </w:rPr>
              <w:t xml:space="preserve"> </w:t>
            </w:r>
          </w:p>
          <w:p w14:paraId="4C3AECA9" w14:textId="77777777" w:rsidR="00CE518C" w:rsidRPr="002625ED" w:rsidRDefault="00CE518C" w:rsidP="003F407C">
            <w:pPr>
              <w:tabs>
                <w:tab w:val="left" w:pos="2520"/>
              </w:tabs>
              <w:spacing w:after="0"/>
              <w:rPr>
                <w:rFonts w:ascii="Oslo Sans Office" w:hAnsi="Oslo Sans Office"/>
                <w:iCs/>
                <w:color w:val="000000" w:themeColor="text1"/>
                <w:szCs w:val="20"/>
              </w:rPr>
            </w:pPr>
          </w:p>
          <w:p w14:paraId="7B145FD7" w14:textId="3D50C4DA" w:rsidR="00CE518C" w:rsidRPr="00063E1B" w:rsidRDefault="00CE518C" w:rsidP="003F407C">
            <w:pPr>
              <w:tabs>
                <w:tab w:val="left" w:pos="2520"/>
              </w:tabs>
              <w:spacing w:after="0"/>
              <w:rPr>
                <w:rFonts w:ascii="Oslo Sans Office" w:hAnsi="Oslo Sans Office"/>
                <w:color w:val="000000" w:themeColor="text1"/>
                <w:szCs w:val="20"/>
              </w:rPr>
            </w:pPr>
            <w:r w:rsidRPr="002625ED">
              <w:rPr>
                <w:rFonts w:ascii="Oslo Sans Office" w:hAnsi="Oslo Sans Office"/>
                <w:iCs/>
                <w:color w:val="000000" w:themeColor="text1"/>
                <w:szCs w:val="20"/>
              </w:rPr>
              <w:t xml:space="preserve">Nettbutikken skal ha en redigerbar </w:t>
            </w:r>
            <w:r w:rsidRPr="002625ED">
              <w:rPr>
                <w:rFonts w:ascii="Oslo Sans Office" w:hAnsi="Oslo Sans Office"/>
                <w:color w:val="000000" w:themeColor="text1"/>
                <w:szCs w:val="20"/>
              </w:rPr>
              <w:t>startside som vises ved</w:t>
            </w:r>
            <w:r w:rsidRPr="002625ED">
              <w:rPr>
                <w:rFonts w:ascii="Oslo Sans Office" w:hAnsi="Oslo Sans Office"/>
                <w:iCs/>
                <w:color w:val="000000" w:themeColor="text1"/>
                <w:szCs w:val="20"/>
              </w:rPr>
              <w:t xml:space="preserve"> innlogging</w:t>
            </w:r>
            <w:r w:rsidRPr="002625ED">
              <w:rPr>
                <w:rFonts w:ascii="Oslo Sans Office" w:hAnsi="Oslo Sans Office"/>
                <w:color w:val="000000" w:themeColor="text1"/>
                <w:szCs w:val="20"/>
              </w:rPr>
              <w:t>. Startsiden skal inneholde relevant informasjon om avtalen.</w:t>
            </w:r>
            <w:r w:rsidRPr="002625ED">
              <w:rPr>
                <w:rFonts w:ascii="Oslo Sans Office" w:hAnsi="Oslo Sans Office"/>
                <w:iCs/>
                <w:color w:val="000000" w:themeColor="text1"/>
                <w:szCs w:val="20"/>
              </w:rPr>
              <w:t xml:space="preserve"> </w:t>
            </w:r>
          </w:p>
          <w:p w14:paraId="3C233809" w14:textId="77777777" w:rsidR="00CE518C" w:rsidRDefault="00CE518C" w:rsidP="003F407C">
            <w:pPr>
              <w:tabs>
                <w:tab w:val="left" w:pos="2520"/>
              </w:tabs>
              <w:spacing w:after="0"/>
              <w:rPr>
                <w:rFonts w:ascii="Oslo Sans Office" w:hAnsi="Oslo Sans Office"/>
                <w:iCs/>
                <w:color w:val="000000" w:themeColor="text1"/>
                <w:szCs w:val="20"/>
              </w:rPr>
            </w:pPr>
          </w:p>
          <w:p w14:paraId="0BF50D71" w14:textId="57ADA86D" w:rsidR="00CE518C" w:rsidRDefault="00CE518C" w:rsidP="003F407C">
            <w:pPr>
              <w:tabs>
                <w:tab w:val="left" w:pos="2520"/>
              </w:tabs>
              <w:spacing w:after="0"/>
              <w:rPr>
                <w:rFonts w:ascii="Oslo Sans Office" w:hAnsi="Oslo Sans Office"/>
                <w:color w:val="000000" w:themeColor="text1"/>
                <w:szCs w:val="20"/>
              </w:rPr>
            </w:pPr>
            <w:r w:rsidRPr="002625ED">
              <w:rPr>
                <w:rFonts w:ascii="Oslo Sans Office" w:hAnsi="Oslo Sans Office"/>
                <w:color w:val="000000" w:themeColor="text1"/>
                <w:szCs w:val="20"/>
              </w:rPr>
              <w:lastRenderedPageBreak/>
              <w:t xml:space="preserve">Innholdet på startsiden </w:t>
            </w:r>
            <w:r w:rsidRPr="002625ED">
              <w:rPr>
                <w:rFonts w:ascii="Oslo Sans Office" w:hAnsi="Oslo Sans Office"/>
                <w:iCs/>
                <w:color w:val="000000" w:themeColor="text1"/>
                <w:szCs w:val="20"/>
              </w:rPr>
              <w:t xml:space="preserve">avtales med Oppdragsgiver og tilpasses </w:t>
            </w:r>
            <w:r w:rsidRPr="002625ED">
              <w:rPr>
                <w:rFonts w:ascii="Oslo Sans Office" w:hAnsi="Oslo Sans Office"/>
                <w:color w:val="000000" w:themeColor="text1"/>
                <w:szCs w:val="20"/>
              </w:rPr>
              <w:t xml:space="preserve">av Leverandøren. </w:t>
            </w:r>
          </w:p>
          <w:p w14:paraId="55D77A99" w14:textId="77777777" w:rsidR="00CE518C" w:rsidRPr="002625ED" w:rsidRDefault="00CE518C" w:rsidP="003F407C">
            <w:pPr>
              <w:tabs>
                <w:tab w:val="left" w:pos="2520"/>
              </w:tabs>
              <w:spacing w:after="0"/>
              <w:rPr>
                <w:rFonts w:ascii="Oslo Sans Office" w:hAnsi="Oslo Sans Office"/>
                <w:color w:val="000000" w:themeColor="text1"/>
                <w:szCs w:val="20"/>
              </w:rPr>
            </w:pPr>
          </w:p>
          <w:p w14:paraId="0C9CA686" w14:textId="5465D2B6" w:rsidR="00CE518C" w:rsidRPr="002625ED" w:rsidRDefault="00CE518C" w:rsidP="00D8644D">
            <w:pPr>
              <w:tabs>
                <w:tab w:val="left" w:pos="491"/>
              </w:tabs>
              <w:spacing w:after="0"/>
              <w:rPr>
                <w:rFonts w:ascii="Oslo Sans Office" w:hAnsi="Oslo Sans Office"/>
                <w:iCs/>
                <w:color w:val="000000" w:themeColor="text1"/>
                <w:szCs w:val="20"/>
              </w:rPr>
            </w:pPr>
            <w:r w:rsidRPr="002625ED">
              <w:rPr>
                <w:rFonts w:ascii="Oslo Sans Office" w:hAnsi="Oslo Sans Office"/>
                <w:color w:val="000000" w:themeColor="text1"/>
                <w:szCs w:val="20"/>
              </w:rPr>
              <w:t xml:space="preserve">Leverandøren har ansvar for å vedlikeholde </w:t>
            </w:r>
            <w:r w:rsidRPr="002625ED">
              <w:rPr>
                <w:rFonts w:ascii="Oslo Sans Office" w:hAnsi="Oslo Sans Office"/>
                <w:iCs/>
                <w:color w:val="000000" w:themeColor="text1"/>
                <w:szCs w:val="20"/>
              </w:rPr>
              <w:t xml:space="preserve">og </w:t>
            </w:r>
            <w:r w:rsidRPr="002625ED">
              <w:rPr>
                <w:rFonts w:ascii="Oslo Sans Office" w:hAnsi="Oslo Sans Office"/>
                <w:color w:val="000000" w:themeColor="text1"/>
                <w:szCs w:val="20"/>
              </w:rPr>
              <w:t xml:space="preserve">oppdatere innholdet </w:t>
            </w:r>
            <w:r w:rsidRPr="002625ED">
              <w:rPr>
                <w:rFonts w:ascii="Oslo Sans Office" w:hAnsi="Oslo Sans Office"/>
                <w:iCs/>
                <w:color w:val="000000" w:themeColor="text1"/>
                <w:szCs w:val="20"/>
              </w:rPr>
              <w:t>gjennom hele avtaleperioden.</w:t>
            </w:r>
          </w:p>
          <w:p w14:paraId="67B8622A" w14:textId="77777777" w:rsidR="00CE518C" w:rsidRPr="002625ED" w:rsidRDefault="00CE518C" w:rsidP="003F407C">
            <w:pPr>
              <w:tabs>
                <w:tab w:val="left" w:pos="2520"/>
              </w:tabs>
              <w:spacing w:after="0"/>
              <w:rPr>
                <w:rFonts w:ascii="Oslo Sans Office" w:hAnsi="Oslo Sans Office"/>
                <w:color w:val="000000" w:themeColor="text1"/>
                <w:szCs w:val="20"/>
              </w:rPr>
            </w:pPr>
          </w:p>
        </w:tc>
        <w:tc>
          <w:tcPr>
            <w:tcW w:w="1276" w:type="dxa"/>
          </w:tcPr>
          <w:p w14:paraId="279AD4FA" w14:textId="14351109" w:rsidR="00CE518C" w:rsidRPr="002625ED" w:rsidRDefault="00CE518C" w:rsidP="009D6294">
            <w:pPr>
              <w:tabs>
                <w:tab w:val="left" w:pos="2520"/>
              </w:tabs>
              <w:spacing w:after="0"/>
              <w:jc w:val="center"/>
              <w:rPr>
                <w:rFonts w:ascii="Oslo Sans Office" w:hAnsi="Oslo Sans Office"/>
                <w:color w:val="000000" w:themeColor="text1"/>
                <w:szCs w:val="20"/>
              </w:rPr>
            </w:pPr>
            <w:r w:rsidRPr="002625ED">
              <w:rPr>
                <w:rFonts w:ascii="Oslo Sans Office" w:hAnsi="Oslo Sans Office"/>
                <w:color w:val="000000" w:themeColor="text1"/>
                <w:szCs w:val="20"/>
              </w:rPr>
              <w:lastRenderedPageBreak/>
              <w:t>M</w:t>
            </w:r>
          </w:p>
        </w:tc>
        <w:tc>
          <w:tcPr>
            <w:tcW w:w="992" w:type="dxa"/>
          </w:tcPr>
          <w:p w14:paraId="47A7A14A" w14:textId="77777777" w:rsidR="00CE518C" w:rsidRPr="002625ED" w:rsidRDefault="00CE518C" w:rsidP="009D6294">
            <w:pPr>
              <w:tabs>
                <w:tab w:val="left" w:pos="2520"/>
              </w:tabs>
              <w:spacing w:after="0"/>
              <w:jc w:val="center"/>
              <w:rPr>
                <w:rFonts w:ascii="Oslo Sans Office" w:hAnsi="Oslo Sans Office"/>
                <w:color w:val="000000" w:themeColor="text1"/>
                <w:szCs w:val="20"/>
              </w:rPr>
            </w:pPr>
          </w:p>
        </w:tc>
        <w:tc>
          <w:tcPr>
            <w:tcW w:w="2126" w:type="dxa"/>
          </w:tcPr>
          <w:p w14:paraId="0CA1A346" w14:textId="77777777" w:rsidR="00CE518C" w:rsidRPr="002625ED" w:rsidRDefault="00CE518C" w:rsidP="009D6294">
            <w:pPr>
              <w:tabs>
                <w:tab w:val="left" w:pos="2520"/>
              </w:tabs>
              <w:spacing w:after="0"/>
              <w:jc w:val="center"/>
              <w:rPr>
                <w:rFonts w:ascii="Oslo Sans Office" w:hAnsi="Oslo Sans Office"/>
                <w:color w:val="000000" w:themeColor="text1"/>
                <w:szCs w:val="20"/>
              </w:rPr>
            </w:pPr>
          </w:p>
        </w:tc>
      </w:tr>
      <w:tr w:rsidR="00CE518C" w:rsidRPr="002625ED" w14:paraId="2CEAB871" w14:textId="20C36B34" w:rsidTr="0004588D">
        <w:tc>
          <w:tcPr>
            <w:tcW w:w="846" w:type="dxa"/>
          </w:tcPr>
          <w:p w14:paraId="1D0C91FA" w14:textId="444A13DE" w:rsidR="00CE518C" w:rsidRPr="002625ED" w:rsidRDefault="00CE518C">
            <w:pPr>
              <w:tabs>
                <w:tab w:val="left" w:pos="2520"/>
              </w:tabs>
              <w:spacing w:after="0"/>
              <w:rPr>
                <w:rFonts w:ascii="Oslo Sans Office" w:hAnsi="Oslo Sans Office"/>
                <w:color w:val="000000" w:themeColor="text1"/>
                <w:szCs w:val="20"/>
              </w:rPr>
            </w:pPr>
            <w:r w:rsidRPr="002625ED">
              <w:rPr>
                <w:rFonts w:ascii="Oslo Sans Office" w:hAnsi="Oslo Sans Office"/>
                <w:color w:val="000000" w:themeColor="text1"/>
                <w:szCs w:val="20"/>
              </w:rPr>
              <w:t>2.</w:t>
            </w:r>
            <w:r>
              <w:rPr>
                <w:rFonts w:ascii="Oslo Sans Office" w:hAnsi="Oslo Sans Office"/>
                <w:color w:val="000000" w:themeColor="text1"/>
                <w:szCs w:val="20"/>
              </w:rPr>
              <w:t>7</w:t>
            </w:r>
            <w:r w:rsidRPr="002625ED">
              <w:rPr>
                <w:rFonts w:ascii="Oslo Sans Office" w:hAnsi="Oslo Sans Office"/>
                <w:color w:val="000000" w:themeColor="text1"/>
                <w:szCs w:val="20"/>
              </w:rPr>
              <w:t>.2</w:t>
            </w:r>
          </w:p>
        </w:tc>
        <w:tc>
          <w:tcPr>
            <w:tcW w:w="4536" w:type="dxa"/>
          </w:tcPr>
          <w:p w14:paraId="0C2C12F1" w14:textId="28CF1FD3" w:rsidR="00CE518C" w:rsidRDefault="00CE518C" w:rsidP="00B67FE0">
            <w:pPr>
              <w:tabs>
                <w:tab w:val="left" w:pos="2520"/>
              </w:tabs>
              <w:spacing w:after="0"/>
              <w:rPr>
                <w:rFonts w:ascii="Oslo Sans Office" w:hAnsi="Oslo Sans Office"/>
                <w:color w:val="000000" w:themeColor="text1"/>
                <w:szCs w:val="20"/>
              </w:rPr>
            </w:pPr>
            <w:r w:rsidRPr="002625ED">
              <w:rPr>
                <w:rFonts w:ascii="Oslo Sans Office" w:hAnsi="Oslo Sans Office"/>
                <w:color w:val="000000" w:themeColor="text1"/>
                <w:szCs w:val="20"/>
              </w:rPr>
              <w:t>Nettbutikken skal ha brukervennlig grensesnitt med enkel navigering og ha minimum følgende funksjoner:</w:t>
            </w:r>
          </w:p>
          <w:p w14:paraId="2A413830" w14:textId="77777777" w:rsidR="00CE518C" w:rsidRDefault="00CE518C" w:rsidP="00B67FE0">
            <w:pPr>
              <w:tabs>
                <w:tab w:val="left" w:pos="2520"/>
              </w:tabs>
              <w:spacing w:after="0"/>
              <w:rPr>
                <w:rFonts w:ascii="Oslo Sans Office" w:hAnsi="Oslo Sans Office"/>
                <w:color w:val="000000" w:themeColor="text1"/>
                <w:szCs w:val="20"/>
              </w:rPr>
            </w:pPr>
          </w:p>
          <w:p w14:paraId="5CBEAB6B" w14:textId="7FFD53D7" w:rsidR="00CE518C" w:rsidRPr="000D691D" w:rsidRDefault="00CE518C" w:rsidP="000D691D">
            <w:pPr>
              <w:pStyle w:val="Listeavsnitt"/>
              <w:numPr>
                <w:ilvl w:val="0"/>
                <w:numId w:val="2"/>
              </w:numPr>
              <w:rPr>
                <w:color w:val="000000" w:themeColor="text1"/>
                <w:szCs w:val="20"/>
              </w:rPr>
            </w:pPr>
            <w:r w:rsidRPr="000D691D">
              <w:rPr>
                <w:color w:val="000000" w:themeColor="text1"/>
                <w:szCs w:val="20"/>
              </w:rPr>
              <w:t>A- og B-sortiment med tilhørende avtalepriser</w:t>
            </w:r>
            <w:r>
              <w:rPr>
                <w:color w:val="000000" w:themeColor="text1"/>
                <w:szCs w:val="20"/>
              </w:rPr>
              <w:t xml:space="preserve"> inkludert alle kostnader</w:t>
            </w:r>
            <w:r w:rsidRPr="000D691D">
              <w:rPr>
                <w:color w:val="000000" w:themeColor="text1"/>
                <w:szCs w:val="20"/>
              </w:rPr>
              <w:t xml:space="preserve"> fremkomme</w:t>
            </w:r>
            <w:r>
              <w:rPr>
                <w:color w:val="000000" w:themeColor="text1"/>
                <w:szCs w:val="20"/>
              </w:rPr>
              <w:t>r</w:t>
            </w:r>
            <w:r w:rsidRPr="000D691D">
              <w:rPr>
                <w:color w:val="000000" w:themeColor="text1"/>
                <w:szCs w:val="20"/>
              </w:rPr>
              <w:t xml:space="preserve"> automatisk ved innlogging i nettbutikk</w:t>
            </w:r>
          </w:p>
          <w:p w14:paraId="76A3A6EA" w14:textId="77777777" w:rsidR="00CE518C" w:rsidRDefault="00CE518C" w:rsidP="00824205">
            <w:pPr>
              <w:pStyle w:val="Listeavsnitt"/>
              <w:numPr>
                <w:ilvl w:val="0"/>
                <w:numId w:val="2"/>
              </w:numPr>
              <w:rPr>
                <w:color w:val="000000" w:themeColor="text1"/>
                <w:szCs w:val="20"/>
              </w:rPr>
            </w:pPr>
            <w:r w:rsidRPr="002625ED">
              <w:rPr>
                <w:color w:val="000000" w:themeColor="text1"/>
                <w:szCs w:val="20"/>
              </w:rPr>
              <w:t xml:space="preserve">Søkefunksjon som alltid viser produkter i </w:t>
            </w:r>
            <w:r w:rsidRPr="006E4B30">
              <w:rPr>
                <w:color w:val="000000" w:themeColor="text1"/>
                <w:szCs w:val="20"/>
              </w:rPr>
              <w:t xml:space="preserve">A-sortimentet øverst ved søk </w:t>
            </w:r>
          </w:p>
          <w:p w14:paraId="280CF44B" w14:textId="794CB120" w:rsidR="00CE518C" w:rsidRPr="00E326CF" w:rsidRDefault="00CE518C" w:rsidP="000D691D">
            <w:pPr>
              <w:pStyle w:val="Listeavsnitt"/>
              <w:numPr>
                <w:ilvl w:val="0"/>
                <w:numId w:val="2"/>
              </w:numPr>
              <w:spacing w:after="160" w:line="279" w:lineRule="auto"/>
              <w:rPr>
                <w:color w:val="000000" w:themeColor="text1"/>
              </w:rPr>
            </w:pPr>
            <w:r>
              <w:rPr>
                <w:rFonts w:eastAsiaTheme="minorEastAsia"/>
                <w:color w:val="000000" w:themeColor="text1"/>
              </w:rPr>
              <w:t xml:space="preserve">A-sortiment </w:t>
            </w:r>
            <w:r w:rsidRPr="00E326CF">
              <w:rPr>
                <w:rFonts w:eastAsiaTheme="minorEastAsia"/>
                <w:color w:val="000000" w:themeColor="text1"/>
              </w:rPr>
              <w:t>skal være tydelig merket for bestiller</w:t>
            </w:r>
          </w:p>
          <w:p w14:paraId="3053E96D" w14:textId="4D8D28F0" w:rsidR="00CE518C" w:rsidRPr="00E326CF" w:rsidRDefault="00CE518C" w:rsidP="00824205">
            <w:pPr>
              <w:pStyle w:val="Listeavsnitt"/>
              <w:numPr>
                <w:ilvl w:val="0"/>
                <w:numId w:val="2"/>
              </w:numPr>
              <w:rPr>
                <w:color w:val="000000" w:themeColor="text1"/>
                <w:szCs w:val="20"/>
              </w:rPr>
            </w:pPr>
            <w:r w:rsidRPr="00E326CF">
              <w:rPr>
                <w:color w:val="000000" w:themeColor="text1"/>
                <w:szCs w:val="20"/>
              </w:rPr>
              <w:t>Tydelig informasjon om tilgjengelige størrelser, farger, vaskeanvisning, miljømerke, standarder og pris for alle produktene.</w:t>
            </w:r>
          </w:p>
          <w:p w14:paraId="706A08F2" w14:textId="77777777" w:rsidR="00CE518C" w:rsidRPr="00E326CF" w:rsidRDefault="00CE518C" w:rsidP="00824205">
            <w:pPr>
              <w:pStyle w:val="Listeavsnitt"/>
              <w:numPr>
                <w:ilvl w:val="0"/>
                <w:numId w:val="2"/>
              </w:numPr>
              <w:rPr>
                <w:color w:val="000000" w:themeColor="text1"/>
                <w:szCs w:val="20"/>
              </w:rPr>
            </w:pPr>
            <w:r w:rsidRPr="00E326CF">
              <w:rPr>
                <w:color w:val="000000" w:themeColor="text1"/>
                <w:szCs w:val="20"/>
              </w:rPr>
              <w:t>Bruksanvisning for verneutstyr</w:t>
            </w:r>
          </w:p>
          <w:p w14:paraId="36446D0A" w14:textId="2345A169" w:rsidR="00CE518C" w:rsidRPr="00E326CF" w:rsidRDefault="00CE518C" w:rsidP="00824205">
            <w:pPr>
              <w:pStyle w:val="Listeavsnitt"/>
              <w:numPr>
                <w:ilvl w:val="0"/>
                <w:numId w:val="2"/>
              </w:numPr>
              <w:spacing w:after="160" w:line="279" w:lineRule="auto"/>
              <w:rPr>
                <w:color w:val="000000" w:themeColor="text1"/>
              </w:rPr>
            </w:pPr>
            <w:r w:rsidRPr="00E326CF">
              <w:rPr>
                <w:color w:val="000000" w:themeColor="text1"/>
              </w:rPr>
              <w:t>Produktbilder skal være tydelig</w:t>
            </w:r>
            <w:r>
              <w:rPr>
                <w:color w:val="000000" w:themeColor="text1"/>
              </w:rPr>
              <w:t>e</w:t>
            </w:r>
            <w:r w:rsidRPr="00E326CF">
              <w:rPr>
                <w:color w:val="000000" w:themeColor="text1"/>
              </w:rPr>
              <w:t>, ha tilstrekkelig oppløsning og vise produktet på en måte som gjør det mulig å identifisere produktets type, utforming og sentrale egenskaper</w:t>
            </w:r>
          </w:p>
          <w:p w14:paraId="2EE61723" w14:textId="6DB55416" w:rsidR="00CE518C" w:rsidRPr="00E326CF" w:rsidRDefault="00CE518C" w:rsidP="00824205">
            <w:pPr>
              <w:pStyle w:val="Listeavsnitt"/>
              <w:numPr>
                <w:ilvl w:val="0"/>
                <w:numId w:val="2"/>
              </w:numPr>
              <w:rPr>
                <w:color w:val="000000" w:themeColor="text1"/>
                <w:szCs w:val="20"/>
              </w:rPr>
            </w:pPr>
            <w:r w:rsidRPr="00E326CF">
              <w:rPr>
                <w:color w:val="000000" w:themeColor="text1"/>
                <w:szCs w:val="20"/>
              </w:rPr>
              <w:t xml:space="preserve">Oppdatert lagerstatus </w:t>
            </w:r>
            <w:r w:rsidRPr="00E326CF">
              <w:rPr>
                <w:color w:val="000000" w:themeColor="text1"/>
              </w:rPr>
              <w:t>og forventet leveringstid</w:t>
            </w:r>
          </w:p>
          <w:p w14:paraId="4C1270DB" w14:textId="77777777" w:rsidR="00CE518C" w:rsidRPr="00E326CF" w:rsidRDefault="00CE518C" w:rsidP="00824205">
            <w:pPr>
              <w:pStyle w:val="Listeavsnitt"/>
              <w:numPr>
                <w:ilvl w:val="0"/>
                <w:numId w:val="2"/>
              </w:numPr>
              <w:rPr>
                <w:color w:val="000000" w:themeColor="text1"/>
                <w:szCs w:val="20"/>
              </w:rPr>
            </w:pPr>
            <w:r w:rsidRPr="00E326CF">
              <w:rPr>
                <w:color w:val="000000" w:themeColor="text1"/>
                <w:szCs w:val="20"/>
              </w:rPr>
              <w:t>Lagring av favoritter</w:t>
            </w:r>
          </w:p>
          <w:p w14:paraId="7A8064E9" w14:textId="77777777" w:rsidR="00CE518C" w:rsidRPr="00E326CF" w:rsidRDefault="00CE518C" w:rsidP="00824205">
            <w:pPr>
              <w:pStyle w:val="Listeavsnitt"/>
              <w:numPr>
                <w:ilvl w:val="0"/>
                <w:numId w:val="2"/>
              </w:numPr>
              <w:rPr>
                <w:color w:val="000000" w:themeColor="text1"/>
                <w:szCs w:val="20"/>
              </w:rPr>
            </w:pPr>
            <w:r w:rsidRPr="00E326CF">
              <w:rPr>
                <w:color w:val="000000" w:themeColor="text1"/>
                <w:szCs w:val="20"/>
              </w:rPr>
              <w:t xml:space="preserve">Lagring av handlelister for </w:t>
            </w:r>
            <w:r w:rsidRPr="00E326CF">
              <w:rPr>
                <w:iCs/>
                <w:color w:val="000000" w:themeColor="text1"/>
                <w:szCs w:val="20"/>
              </w:rPr>
              <w:t>gjentakende, like leveranser</w:t>
            </w:r>
          </w:p>
          <w:p w14:paraId="4325BB35" w14:textId="33046411" w:rsidR="00CE518C" w:rsidRPr="00E326CF" w:rsidRDefault="00CE518C" w:rsidP="00824205">
            <w:pPr>
              <w:pStyle w:val="Listeavsnitt"/>
              <w:numPr>
                <w:ilvl w:val="0"/>
                <w:numId w:val="2"/>
              </w:numPr>
              <w:rPr>
                <w:color w:val="000000" w:themeColor="text1"/>
                <w:szCs w:val="20"/>
              </w:rPr>
            </w:pPr>
            <w:r w:rsidRPr="00E326CF">
              <w:rPr>
                <w:color w:val="000000" w:themeColor="text1"/>
                <w:szCs w:val="20"/>
              </w:rPr>
              <w:t>Mulighet for registrering av kontaktperson med telefonnummer og e-postadresse for hver bestiller/leveringspunkt</w:t>
            </w:r>
          </w:p>
          <w:p w14:paraId="49B09689" w14:textId="77777777" w:rsidR="00CE518C" w:rsidRPr="00E326CF" w:rsidRDefault="00CE518C" w:rsidP="0038682C">
            <w:pPr>
              <w:pStyle w:val="Listeavsnitt"/>
              <w:numPr>
                <w:ilvl w:val="0"/>
                <w:numId w:val="2"/>
              </w:numPr>
              <w:rPr>
                <w:color w:val="000000" w:themeColor="text1"/>
                <w:szCs w:val="20"/>
              </w:rPr>
            </w:pPr>
            <w:r w:rsidRPr="00E326CF">
              <w:rPr>
                <w:color w:val="000000" w:themeColor="text1"/>
                <w:szCs w:val="20"/>
              </w:rPr>
              <w:lastRenderedPageBreak/>
              <w:t>Mulighet for å sperre enkelte produkter for enkelte virksomheter</w:t>
            </w:r>
          </w:p>
          <w:p w14:paraId="0288CDBA" w14:textId="482DAEB3" w:rsidR="00CE518C" w:rsidRPr="00E326CF" w:rsidRDefault="00CE518C" w:rsidP="0038682C">
            <w:pPr>
              <w:pStyle w:val="Listeavsnitt"/>
              <w:numPr>
                <w:ilvl w:val="0"/>
                <w:numId w:val="2"/>
              </w:numPr>
              <w:rPr>
                <w:color w:val="000000" w:themeColor="text1"/>
                <w:szCs w:val="20"/>
              </w:rPr>
            </w:pPr>
            <w:r w:rsidRPr="00E326CF">
              <w:rPr>
                <w:rFonts w:eastAsiaTheme="minorEastAsia"/>
                <w:color w:val="000000" w:themeColor="text1"/>
              </w:rPr>
              <w:t>Eventuelle småordregebyr skal tydelig fremkomme for bestiller</w:t>
            </w:r>
          </w:p>
          <w:p w14:paraId="501C5AC5" w14:textId="4EBE3EFC" w:rsidR="00CE518C" w:rsidRPr="00E326CF" w:rsidRDefault="00CE518C" w:rsidP="00824205">
            <w:pPr>
              <w:pStyle w:val="Listeavsnitt"/>
              <w:numPr>
                <w:ilvl w:val="0"/>
                <w:numId w:val="2"/>
              </w:numPr>
              <w:rPr>
                <w:color w:val="000000" w:themeColor="text1"/>
                <w:szCs w:val="20"/>
              </w:rPr>
            </w:pPr>
            <w:r w:rsidRPr="00E326CF">
              <w:rPr>
                <w:color w:val="000000" w:themeColor="text1"/>
                <w:szCs w:val="20"/>
              </w:rPr>
              <w:t>Nettbutikken skal oppfylle kravene til universell utforming jf. Forskrift om universell utforming av informasjons (IKT)-løsninger.</w:t>
            </w:r>
          </w:p>
          <w:p w14:paraId="0648DFC4" w14:textId="77777777" w:rsidR="00CE518C" w:rsidRPr="002625ED" w:rsidRDefault="00CE518C" w:rsidP="003F407C">
            <w:pPr>
              <w:tabs>
                <w:tab w:val="left" w:pos="2520"/>
              </w:tabs>
              <w:spacing w:after="0"/>
              <w:rPr>
                <w:rFonts w:ascii="Oslo Sans Office" w:hAnsi="Oslo Sans Office"/>
                <w:color w:val="000000" w:themeColor="text1"/>
                <w:szCs w:val="20"/>
              </w:rPr>
            </w:pPr>
          </w:p>
        </w:tc>
        <w:tc>
          <w:tcPr>
            <w:tcW w:w="1276" w:type="dxa"/>
          </w:tcPr>
          <w:p w14:paraId="34BD21AB" w14:textId="45672B63" w:rsidR="00CE518C" w:rsidRPr="002625ED" w:rsidRDefault="00CE518C" w:rsidP="009D6294">
            <w:pPr>
              <w:tabs>
                <w:tab w:val="left" w:pos="2520"/>
              </w:tabs>
              <w:spacing w:after="0"/>
              <w:jc w:val="center"/>
              <w:rPr>
                <w:rFonts w:ascii="Oslo Sans Office" w:hAnsi="Oslo Sans Office"/>
                <w:color w:val="000000" w:themeColor="text1"/>
                <w:szCs w:val="20"/>
              </w:rPr>
            </w:pPr>
            <w:r w:rsidRPr="002625ED">
              <w:rPr>
                <w:rFonts w:ascii="Oslo Sans Office" w:hAnsi="Oslo Sans Office"/>
                <w:color w:val="000000" w:themeColor="text1"/>
                <w:szCs w:val="20"/>
              </w:rPr>
              <w:lastRenderedPageBreak/>
              <w:t>M</w:t>
            </w:r>
          </w:p>
        </w:tc>
        <w:tc>
          <w:tcPr>
            <w:tcW w:w="992" w:type="dxa"/>
          </w:tcPr>
          <w:p w14:paraId="5DFA022B" w14:textId="77777777" w:rsidR="00CE518C" w:rsidRPr="002625ED" w:rsidRDefault="00CE518C" w:rsidP="009D6294">
            <w:pPr>
              <w:tabs>
                <w:tab w:val="left" w:pos="2520"/>
              </w:tabs>
              <w:spacing w:after="0"/>
              <w:jc w:val="center"/>
              <w:rPr>
                <w:rFonts w:ascii="Oslo Sans Office" w:hAnsi="Oslo Sans Office"/>
                <w:color w:val="000000" w:themeColor="text1"/>
                <w:szCs w:val="20"/>
              </w:rPr>
            </w:pPr>
          </w:p>
        </w:tc>
        <w:tc>
          <w:tcPr>
            <w:tcW w:w="2126" w:type="dxa"/>
          </w:tcPr>
          <w:p w14:paraId="03F46D41" w14:textId="77777777" w:rsidR="00CE518C" w:rsidRPr="002625ED" w:rsidRDefault="00CE518C" w:rsidP="009D6294">
            <w:pPr>
              <w:tabs>
                <w:tab w:val="left" w:pos="2520"/>
              </w:tabs>
              <w:spacing w:after="0"/>
              <w:jc w:val="center"/>
              <w:rPr>
                <w:rFonts w:ascii="Oslo Sans Office" w:hAnsi="Oslo Sans Office"/>
                <w:color w:val="000000" w:themeColor="text1"/>
                <w:szCs w:val="20"/>
              </w:rPr>
            </w:pPr>
          </w:p>
        </w:tc>
      </w:tr>
      <w:tr w:rsidR="00CE518C" w:rsidRPr="002625ED" w14:paraId="27CAAB02" w14:textId="6A90E96C" w:rsidTr="0004588D">
        <w:tc>
          <w:tcPr>
            <w:tcW w:w="846" w:type="dxa"/>
          </w:tcPr>
          <w:p w14:paraId="19EF5F39" w14:textId="4C79359E" w:rsidR="00CE518C" w:rsidRPr="002625ED" w:rsidRDefault="00CE518C">
            <w:pPr>
              <w:tabs>
                <w:tab w:val="left" w:pos="2520"/>
              </w:tabs>
              <w:spacing w:after="0"/>
              <w:rPr>
                <w:rFonts w:ascii="Oslo Sans Office" w:hAnsi="Oslo Sans Office"/>
                <w:color w:val="000000" w:themeColor="text1"/>
                <w:szCs w:val="20"/>
              </w:rPr>
            </w:pPr>
            <w:r w:rsidRPr="002625ED">
              <w:rPr>
                <w:rFonts w:ascii="Oslo Sans Office" w:hAnsi="Oslo Sans Office"/>
                <w:color w:val="000000" w:themeColor="text1"/>
                <w:szCs w:val="20"/>
              </w:rPr>
              <w:t>2.</w:t>
            </w:r>
            <w:r>
              <w:rPr>
                <w:rFonts w:ascii="Oslo Sans Office" w:hAnsi="Oslo Sans Office"/>
                <w:color w:val="000000" w:themeColor="text1"/>
                <w:szCs w:val="20"/>
              </w:rPr>
              <w:t>7</w:t>
            </w:r>
            <w:r w:rsidRPr="002625ED">
              <w:rPr>
                <w:rFonts w:ascii="Oslo Sans Office" w:hAnsi="Oslo Sans Office"/>
                <w:color w:val="000000" w:themeColor="text1"/>
                <w:szCs w:val="20"/>
              </w:rPr>
              <w:t>.3</w:t>
            </w:r>
          </w:p>
        </w:tc>
        <w:tc>
          <w:tcPr>
            <w:tcW w:w="4536" w:type="dxa"/>
          </w:tcPr>
          <w:p w14:paraId="3778F0B5" w14:textId="1B93EC76" w:rsidR="00CE518C" w:rsidRPr="00C264C3" w:rsidRDefault="00CE518C" w:rsidP="00B0635E">
            <w:pPr>
              <w:pStyle w:val="NormalWeb"/>
              <w:spacing w:line="300" w:lineRule="atLeast"/>
              <w:rPr>
                <w:rFonts w:ascii="Oslo Sans Office" w:eastAsiaTheme="minorHAnsi" w:hAnsi="Oslo Sans Office" w:cstheme="minorBidi"/>
                <w:iCs/>
                <w:color w:val="000000" w:themeColor="text1"/>
                <w:sz w:val="20"/>
                <w:szCs w:val="20"/>
                <w:lang w:eastAsia="en-US"/>
              </w:rPr>
            </w:pPr>
            <w:r w:rsidRPr="00C264C3">
              <w:rPr>
                <w:rFonts w:ascii="Oslo Sans Office" w:eastAsiaTheme="minorHAnsi" w:hAnsi="Oslo Sans Office" w:cstheme="minorBidi"/>
                <w:iCs/>
                <w:color w:val="000000" w:themeColor="text1"/>
                <w:sz w:val="20"/>
                <w:szCs w:val="20"/>
                <w:lang w:eastAsia="en-US"/>
              </w:rPr>
              <w:t xml:space="preserve">Nettbutikken, inkludert avtalevarer, priser og alle etterspurte funksjonaliteter, skal være </w:t>
            </w:r>
            <w:proofErr w:type="gramStart"/>
            <w:r w:rsidRPr="00C264C3">
              <w:rPr>
                <w:rFonts w:ascii="Oslo Sans Office" w:eastAsiaTheme="minorHAnsi" w:hAnsi="Oslo Sans Office" w:cstheme="minorBidi"/>
                <w:iCs/>
                <w:color w:val="000000" w:themeColor="text1"/>
                <w:sz w:val="20"/>
                <w:szCs w:val="20"/>
                <w:lang w:eastAsia="en-US"/>
              </w:rPr>
              <w:t>implementert</w:t>
            </w:r>
            <w:proofErr w:type="gramEnd"/>
            <w:r w:rsidRPr="00C264C3">
              <w:rPr>
                <w:rFonts w:ascii="Oslo Sans Office" w:eastAsiaTheme="minorHAnsi" w:hAnsi="Oslo Sans Office" w:cstheme="minorBidi"/>
                <w:iCs/>
                <w:color w:val="000000" w:themeColor="text1"/>
                <w:sz w:val="20"/>
                <w:szCs w:val="20"/>
                <w:lang w:eastAsia="en-US"/>
              </w:rPr>
              <w:t xml:space="preserve"> senest tre måneder etter kontraktsinngåelse.</w:t>
            </w:r>
          </w:p>
          <w:p w14:paraId="442C0E03" w14:textId="5B5DC5C5" w:rsidR="00CE518C" w:rsidRDefault="00CE518C" w:rsidP="00B0635E">
            <w:pPr>
              <w:pStyle w:val="NormalWeb"/>
              <w:spacing w:line="300" w:lineRule="atLeast"/>
              <w:rPr>
                <w:rFonts w:ascii="Oslo Sans Office" w:eastAsiaTheme="minorHAnsi" w:hAnsi="Oslo Sans Office" w:cstheme="minorBidi"/>
                <w:iCs/>
                <w:color w:val="000000" w:themeColor="text1"/>
                <w:sz w:val="20"/>
                <w:szCs w:val="20"/>
                <w:lang w:eastAsia="en-US"/>
              </w:rPr>
            </w:pPr>
            <w:r w:rsidRPr="002625ED">
              <w:rPr>
                <w:rFonts w:ascii="Oslo Sans Office" w:eastAsiaTheme="minorHAnsi" w:hAnsi="Oslo Sans Office" w:cstheme="minorBidi"/>
                <w:iCs/>
                <w:color w:val="000000" w:themeColor="text1"/>
                <w:sz w:val="20"/>
                <w:szCs w:val="20"/>
                <w:lang w:eastAsia="en-US"/>
              </w:rPr>
              <w:t>Krav til universell utforming skal være oppfylt senest innen utløpet av første avtaleår.</w:t>
            </w:r>
          </w:p>
          <w:p w14:paraId="3337B774" w14:textId="77777777" w:rsidR="00CE518C" w:rsidRDefault="00CE518C" w:rsidP="00B0635E">
            <w:pPr>
              <w:pStyle w:val="NormalWeb"/>
              <w:spacing w:line="300" w:lineRule="atLeast"/>
              <w:rPr>
                <w:rFonts w:ascii="Oslo Sans Office" w:eastAsiaTheme="minorHAnsi" w:hAnsi="Oslo Sans Office" w:cstheme="minorBidi"/>
                <w:iCs/>
                <w:color w:val="000000" w:themeColor="text1"/>
                <w:sz w:val="20"/>
                <w:szCs w:val="20"/>
                <w:lang w:eastAsia="en-US"/>
              </w:rPr>
            </w:pPr>
            <w:r>
              <w:rPr>
                <w:rFonts w:ascii="Oslo Sans Office" w:eastAsiaTheme="minorHAnsi" w:hAnsi="Oslo Sans Office" w:cstheme="minorBidi"/>
                <w:iCs/>
                <w:color w:val="000000" w:themeColor="text1"/>
                <w:sz w:val="20"/>
                <w:szCs w:val="20"/>
                <w:lang w:eastAsia="en-US"/>
              </w:rPr>
              <w:t xml:space="preserve">Det skal være mulig å legge inn benytte alternative bestillingskanaler fra avtaleoppstart. </w:t>
            </w:r>
          </w:p>
          <w:p w14:paraId="0F24D4AB" w14:textId="41EF416E" w:rsidR="00CE518C" w:rsidRPr="002625ED" w:rsidRDefault="00CE518C" w:rsidP="00B0635E">
            <w:pPr>
              <w:pStyle w:val="NormalWeb"/>
              <w:spacing w:line="300" w:lineRule="atLeast"/>
              <w:rPr>
                <w:rFonts w:ascii="Oslo Sans Office" w:eastAsiaTheme="minorHAnsi" w:hAnsi="Oslo Sans Office" w:cstheme="minorBidi"/>
                <w:iCs/>
                <w:color w:val="000000" w:themeColor="text1"/>
                <w:sz w:val="20"/>
                <w:szCs w:val="20"/>
                <w:lang w:eastAsia="en-US"/>
              </w:rPr>
            </w:pPr>
          </w:p>
        </w:tc>
        <w:tc>
          <w:tcPr>
            <w:tcW w:w="1276" w:type="dxa"/>
          </w:tcPr>
          <w:p w14:paraId="12FF5820" w14:textId="6E51EAD5" w:rsidR="00CE518C" w:rsidRPr="002625ED" w:rsidRDefault="00CE518C" w:rsidP="009D6294">
            <w:pPr>
              <w:tabs>
                <w:tab w:val="left" w:pos="2520"/>
              </w:tabs>
              <w:spacing w:after="0"/>
              <w:jc w:val="center"/>
              <w:rPr>
                <w:rFonts w:ascii="Oslo Sans Office" w:hAnsi="Oslo Sans Office"/>
                <w:color w:val="000000" w:themeColor="text1"/>
                <w:szCs w:val="20"/>
              </w:rPr>
            </w:pPr>
            <w:r w:rsidRPr="002625ED">
              <w:rPr>
                <w:rFonts w:ascii="Oslo Sans Office" w:hAnsi="Oslo Sans Office"/>
                <w:color w:val="000000" w:themeColor="text1"/>
                <w:szCs w:val="20"/>
              </w:rPr>
              <w:t>M</w:t>
            </w:r>
          </w:p>
        </w:tc>
        <w:tc>
          <w:tcPr>
            <w:tcW w:w="992" w:type="dxa"/>
          </w:tcPr>
          <w:p w14:paraId="74CABABC" w14:textId="77777777" w:rsidR="00CE518C" w:rsidRPr="002625ED" w:rsidRDefault="00CE518C" w:rsidP="009D6294">
            <w:pPr>
              <w:tabs>
                <w:tab w:val="left" w:pos="2520"/>
              </w:tabs>
              <w:spacing w:after="0"/>
              <w:jc w:val="center"/>
              <w:rPr>
                <w:rFonts w:ascii="Oslo Sans Office" w:hAnsi="Oslo Sans Office"/>
                <w:color w:val="000000" w:themeColor="text1"/>
                <w:szCs w:val="20"/>
              </w:rPr>
            </w:pPr>
          </w:p>
        </w:tc>
        <w:tc>
          <w:tcPr>
            <w:tcW w:w="2126" w:type="dxa"/>
          </w:tcPr>
          <w:p w14:paraId="5457B4AB" w14:textId="77777777" w:rsidR="00CE518C" w:rsidRPr="002625ED" w:rsidRDefault="00CE518C" w:rsidP="009D6294">
            <w:pPr>
              <w:tabs>
                <w:tab w:val="left" w:pos="2520"/>
              </w:tabs>
              <w:spacing w:after="0"/>
              <w:jc w:val="center"/>
              <w:rPr>
                <w:rFonts w:ascii="Oslo Sans Office" w:hAnsi="Oslo Sans Office"/>
                <w:color w:val="000000" w:themeColor="text1"/>
                <w:szCs w:val="20"/>
              </w:rPr>
            </w:pPr>
          </w:p>
        </w:tc>
      </w:tr>
      <w:tr w:rsidR="00CE518C" w:rsidRPr="002625ED" w14:paraId="06DF1B79" w14:textId="7BC70BD0" w:rsidTr="0004588D">
        <w:tc>
          <w:tcPr>
            <w:tcW w:w="846" w:type="dxa"/>
          </w:tcPr>
          <w:p w14:paraId="384A80B0" w14:textId="59DBAE50" w:rsidR="00CE518C" w:rsidRPr="002625ED" w:rsidRDefault="00CE518C">
            <w:pPr>
              <w:tabs>
                <w:tab w:val="left" w:pos="2520"/>
              </w:tabs>
              <w:spacing w:after="0"/>
              <w:rPr>
                <w:rFonts w:ascii="Oslo Sans Office" w:hAnsi="Oslo Sans Office"/>
                <w:szCs w:val="20"/>
              </w:rPr>
            </w:pPr>
            <w:r w:rsidRPr="002625ED">
              <w:rPr>
                <w:rFonts w:ascii="Oslo Sans Office" w:hAnsi="Oslo Sans Office"/>
                <w:szCs w:val="20"/>
              </w:rPr>
              <w:t>2.</w:t>
            </w:r>
            <w:r>
              <w:rPr>
                <w:rFonts w:ascii="Oslo Sans Office" w:hAnsi="Oslo Sans Office"/>
                <w:szCs w:val="20"/>
              </w:rPr>
              <w:t>7</w:t>
            </w:r>
            <w:r w:rsidRPr="002625ED">
              <w:rPr>
                <w:rFonts w:ascii="Oslo Sans Office" w:hAnsi="Oslo Sans Office"/>
                <w:szCs w:val="20"/>
              </w:rPr>
              <w:t>.</w:t>
            </w:r>
            <w:r>
              <w:rPr>
                <w:rFonts w:ascii="Oslo Sans Office" w:hAnsi="Oslo Sans Office"/>
                <w:szCs w:val="20"/>
              </w:rPr>
              <w:t>4</w:t>
            </w:r>
          </w:p>
        </w:tc>
        <w:tc>
          <w:tcPr>
            <w:tcW w:w="4536" w:type="dxa"/>
          </w:tcPr>
          <w:p w14:paraId="7C491619" w14:textId="77777777" w:rsidR="00CE518C" w:rsidRDefault="00CE518C">
            <w:pPr>
              <w:tabs>
                <w:tab w:val="left" w:pos="2520"/>
              </w:tabs>
              <w:spacing w:after="0"/>
              <w:rPr>
                <w:rFonts w:ascii="Oslo Sans Office" w:hAnsi="Oslo Sans Office"/>
                <w:iCs/>
                <w:color w:val="000000" w:themeColor="text1"/>
                <w:szCs w:val="20"/>
              </w:rPr>
            </w:pPr>
            <w:r w:rsidRPr="002625ED">
              <w:rPr>
                <w:rFonts w:ascii="Oslo Sans Office" w:hAnsi="Oslo Sans Office"/>
                <w:iCs/>
                <w:color w:val="000000" w:themeColor="text1"/>
                <w:szCs w:val="20"/>
              </w:rPr>
              <w:t>Produktkategorier som ikke inngår i denne avtalen, skal ikke vises i nettbutikken etter innlogging. Det skal heller ikke vises reklame for produkter som ikke inngår i denne avtalen.</w:t>
            </w:r>
          </w:p>
          <w:p w14:paraId="1D37B223" w14:textId="09D3C8AB" w:rsidR="00CE518C" w:rsidRPr="002625ED" w:rsidRDefault="00CE518C">
            <w:pPr>
              <w:tabs>
                <w:tab w:val="left" w:pos="2520"/>
              </w:tabs>
              <w:spacing w:after="0"/>
              <w:rPr>
                <w:rFonts w:ascii="Oslo Sans Office" w:hAnsi="Oslo Sans Office" w:cs="Calibri"/>
                <w:color w:val="FF0000"/>
                <w:szCs w:val="20"/>
              </w:rPr>
            </w:pPr>
          </w:p>
        </w:tc>
        <w:tc>
          <w:tcPr>
            <w:tcW w:w="1276" w:type="dxa"/>
          </w:tcPr>
          <w:p w14:paraId="7CB9A627" w14:textId="161FE28D" w:rsidR="00CE518C" w:rsidRPr="002625ED" w:rsidRDefault="00CE518C" w:rsidP="00644EAA">
            <w:pPr>
              <w:tabs>
                <w:tab w:val="left" w:pos="2520"/>
              </w:tabs>
              <w:spacing w:after="0"/>
              <w:jc w:val="center"/>
              <w:rPr>
                <w:rFonts w:ascii="Oslo Sans Office" w:hAnsi="Oslo Sans Office"/>
                <w:szCs w:val="20"/>
              </w:rPr>
            </w:pPr>
            <w:r w:rsidRPr="002625ED">
              <w:rPr>
                <w:rFonts w:ascii="Oslo Sans Office" w:hAnsi="Oslo Sans Office"/>
                <w:szCs w:val="20"/>
              </w:rPr>
              <w:t>M</w:t>
            </w:r>
          </w:p>
        </w:tc>
        <w:tc>
          <w:tcPr>
            <w:tcW w:w="992" w:type="dxa"/>
          </w:tcPr>
          <w:p w14:paraId="3C53EC97" w14:textId="77777777" w:rsidR="00CE518C" w:rsidRPr="002625ED" w:rsidRDefault="00CE518C" w:rsidP="00644EAA">
            <w:pPr>
              <w:tabs>
                <w:tab w:val="left" w:pos="2520"/>
              </w:tabs>
              <w:spacing w:after="0"/>
              <w:jc w:val="center"/>
              <w:rPr>
                <w:rFonts w:ascii="Oslo Sans Office" w:hAnsi="Oslo Sans Office"/>
                <w:szCs w:val="20"/>
              </w:rPr>
            </w:pPr>
          </w:p>
        </w:tc>
        <w:tc>
          <w:tcPr>
            <w:tcW w:w="2126" w:type="dxa"/>
          </w:tcPr>
          <w:p w14:paraId="1E1D19AF" w14:textId="77777777" w:rsidR="00CE518C" w:rsidRPr="002625ED" w:rsidRDefault="00CE518C" w:rsidP="00644EAA">
            <w:pPr>
              <w:tabs>
                <w:tab w:val="left" w:pos="2520"/>
              </w:tabs>
              <w:spacing w:after="0"/>
              <w:jc w:val="center"/>
              <w:rPr>
                <w:rFonts w:ascii="Oslo Sans Office" w:hAnsi="Oslo Sans Office"/>
                <w:szCs w:val="20"/>
              </w:rPr>
            </w:pPr>
          </w:p>
        </w:tc>
      </w:tr>
    </w:tbl>
    <w:p w14:paraId="4B5FC53A" w14:textId="77777777" w:rsidR="003333C1" w:rsidRPr="002625ED" w:rsidRDefault="003333C1" w:rsidP="003333C1">
      <w:pPr>
        <w:keepNext/>
        <w:spacing w:after="0" w:line="240" w:lineRule="auto"/>
        <w:outlineLvl w:val="2"/>
        <w:rPr>
          <w:rFonts w:ascii="Oslo Sans Office" w:eastAsiaTheme="majorEastAsia" w:hAnsi="Oslo Sans Office" w:cs="Times New Roman"/>
          <w:b/>
          <w:bCs/>
          <w:szCs w:val="20"/>
        </w:rPr>
      </w:pPr>
      <w:bookmarkStart w:id="15" w:name="_Toc57376968"/>
      <w:bookmarkEnd w:id="14"/>
    </w:p>
    <w:p w14:paraId="57E5B6EF" w14:textId="0774C0A9" w:rsidR="00A50D75" w:rsidRPr="0085234A" w:rsidRDefault="003333C1" w:rsidP="003333C1">
      <w:pPr>
        <w:keepNext/>
        <w:spacing w:after="0" w:line="240" w:lineRule="auto"/>
        <w:ind w:left="720" w:hanging="720"/>
        <w:outlineLvl w:val="2"/>
        <w:rPr>
          <w:rFonts w:ascii="Oslo Sans Office" w:eastAsiaTheme="majorEastAsia" w:hAnsi="Oslo Sans Office" w:cs="Times New Roman"/>
          <w:b/>
          <w:bCs/>
          <w:sz w:val="24"/>
          <w:szCs w:val="24"/>
        </w:rPr>
      </w:pPr>
      <w:bookmarkStart w:id="16" w:name="_Toc238723727"/>
      <w:r w:rsidRPr="0085234A">
        <w:rPr>
          <w:rFonts w:ascii="Oslo Sans Office" w:eastAsiaTheme="majorEastAsia" w:hAnsi="Oslo Sans Office" w:cs="Times New Roman"/>
          <w:b/>
          <w:bCs/>
          <w:sz w:val="24"/>
          <w:szCs w:val="24"/>
        </w:rPr>
        <w:t>2.</w:t>
      </w:r>
      <w:r w:rsidR="0085234A" w:rsidRPr="0085234A">
        <w:rPr>
          <w:rFonts w:ascii="Oslo Sans Office" w:eastAsiaTheme="majorEastAsia" w:hAnsi="Oslo Sans Office" w:cs="Times New Roman"/>
          <w:b/>
          <w:bCs/>
          <w:sz w:val="24"/>
          <w:szCs w:val="24"/>
        </w:rPr>
        <w:t>8</w:t>
      </w:r>
      <w:r w:rsidRPr="0085234A">
        <w:rPr>
          <w:rFonts w:ascii="Oslo Sans Office" w:eastAsiaTheme="majorEastAsia" w:hAnsi="Oslo Sans Office" w:cs="Times New Roman"/>
          <w:b/>
          <w:bCs/>
          <w:sz w:val="24"/>
          <w:szCs w:val="24"/>
        </w:rPr>
        <w:tab/>
      </w:r>
      <w:r w:rsidR="00A33E63" w:rsidRPr="0085234A">
        <w:rPr>
          <w:rFonts w:ascii="Oslo Sans Office" w:eastAsiaTheme="majorEastAsia" w:hAnsi="Oslo Sans Office" w:cs="Times New Roman"/>
          <w:b/>
          <w:bCs/>
          <w:sz w:val="24"/>
          <w:szCs w:val="24"/>
        </w:rPr>
        <w:t xml:space="preserve">Minimumskrav til </w:t>
      </w:r>
      <w:r w:rsidR="002E7111" w:rsidRPr="0085234A">
        <w:rPr>
          <w:rFonts w:ascii="Oslo Sans Office" w:eastAsiaTheme="majorEastAsia" w:hAnsi="Oslo Sans Office" w:cs="Times New Roman"/>
          <w:b/>
          <w:bCs/>
          <w:sz w:val="24"/>
          <w:szCs w:val="24"/>
        </w:rPr>
        <w:t>e-handel</w:t>
      </w:r>
      <w:bookmarkEnd w:id="15"/>
      <w:bookmarkEnd w:id="16"/>
    </w:p>
    <w:p w14:paraId="4E735C61" w14:textId="7E21206B" w:rsidR="00A33E63" w:rsidRPr="002625ED" w:rsidRDefault="006D4A64" w:rsidP="003333C1">
      <w:pPr>
        <w:keepNext/>
        <w:spacing w:after="0" w:line="240" w:lineRule="auto"/>
        <w:ind w:left="720" w:hanging="720"/>
        <w:outlineLvl w:val="2"/>
        <w:rPr>
          <w:rFonts w:ascii="Oslo Sans Office" w:eastAsiaTheme="majorEastAsia" w:hAnsi="Oslo Sans Office" w:cs="Times New Roman"/>
          <w:b/>
          <w:bCs/>
          <w:szCs w:val="20"/>
        </w:rPr>
      </w:pPr>
      <w:r w:rsidRPr="002625ED">
        <w:rPr>
          <w:rFonts w:ascii="Oslo Sans Office" w:eastAsiaTheme="majorEastAsia" w:hAnsi="Oslo Sans Office" w:cs="Times New Roman"/>
          <w:b/>
          <w:bCs/>
          <w:szCs w:val="20"/>
        </w:rPr>
        <w:t xml:space="preserve"> </w:t>
      </w:r>
    </w:p>
    <w:tbl>
      <w:tblPr>
        <w:tblStyle w:val="Tabellrutenett"/>
        <w:tblW w:w="97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4536"/>
        <w:gridCol w:w="1276"/>
        <w:gridCol w:w="992"/>
        <w:gridCol w:w="2126"/>
      </w:tblGrid>
      <w:tr w:rsidR="0004588D" w:rsidRPr="002625ED" w14:paraId="274A7022" w14:textId="3785A72A" w:rsidTr="0004588D">
        <w:trPr>
          <w:tblHeader/>
        </w:trPr>
        <w:tc>
          <w:tcPr>
            <w:tcW w:w="846" w:type="dxa"/>
            <w:shd w:val="clear" w:color="auto" w:fill="F9C66B" w:themeFill="accent6"/>
          </w:tcPr>
          <w:p w14:paraId="6AF2126B" w14:textId="77777777" w:rsidR="0004588D" w:rsidRPr="002625ED" w:rsidRDefault="0004588D" w:rsidP="00A33E63">
            <w:pPr>
              <w:tabs>
                <w:tab w:val="left" w:pos="2520"/>
              </w:tabs>
              <w:spacing w:after="0" w:line="240" w:lineRule="auto"/>
              <w:rPr>
                <w:rFonts w:ascii="Oslo Sans Office" w:hAnsi="Oslo Sans Office"/>
                <w:b/>
                <w:szCs w:val="20"/>
              </w:rPr>
            </w:pPr>
            <w:r w:rsidRPr="002625ED">
              <w:rPr>
                <w:rFonts w:ascii="Oslo Sans Office" w:hAnsi="Oslo Sans Office"/>
                <w:b/>
                <w:szCs w:val="20"/>
              </w:rPr>
              <w:t>Krav nr.</w:t>
            </w:r>
          </w:p>
        </w:tc>
        <w:tc>
          <w:tcPr>
            <w:tcW w:w="4536" w:type="dxa"/>
            <w:shd w:val="clear" w:color="auto" w:fill="F9C66B" w:themeFill="accent6"/>
          </w:tcPr>
          <w:p w14:paraId="63B993D2" w14:textId="1D8E7FD8" w:rsidR="0004588D" w:rsidRPr="002625ED" w:rsidRDefault="0004588D" w:rsidP="00A33E63">
            <w:pPr>
              <w:tabs>
                <w:tab w:val="left" w:pos="2520"/>
              </w:tabs>
              <w:spacing w:after="0" w:line="240" w:lineRule="auto"/>
              <w:rPr>
                <w:rFonts w:ascii="Oslo Sans Office" w:hAnsi="Oslo Sans Office"/>
                <w:b/>
                <w:szCs w:val="20"/>
              </w:rPr>
            </w:pPr>
            <w:r w:rsidRPr="002625ED">
              <w:rPr>
                <w:rFonts w:ascii="Oslo Sans Office" w:hAnsi="Oslo Sans Office"/>
                <w:b/>
                <w:szCs w:val="20"/>
              </w:rPr>
              <w:t xml:space="preserve">Beskrivelse </w:t>
            </w:r>
          </w:p>
          <w:p w14:paraId="6168D05B" w14:textId="02C9D549" w:rsidR="0004588D" w:rsidRPr="002625ED" w:rsidRDefault="0004588D" w:rsidP="00A33E63">
            <w:pPr>
              <w:tabs>
                <w:tab w:val="left" w:pos="2520"/>
              </w:tabs>
              <w:spacing w:after="0" w:line="240" w:lineRule="auto"/>
              <w:rPr>
                <w:rFonts w:ascii="Oslo Sans Office" w:hAnsi="Oslo Sans Office"/>
                <w:b/>
                <w:szCs w:val="20"/>
              </w:rPr>
            </w:pPr>
          </w:p>
        </w:tc>
        <w:tc>
          <w:tcPr>
            <w:tcW w:w="1276" w:type="dxa"/>
            <w:shd w:val="clear" w:color="auto" w:fill="F9C66B" w:themeFill="accent6"/>
          </w:tcPr>
          <w:p w14:paraId="0D0E1093" w14:textId="77777777" w:rsidR="0004588D" w:rsidRPr="002625ED" w:rsidRDefault="0004588D" w:rsidP="00A33E63">
            <w:pPr>
              <w:tabs>
                <w:tab w:val="left" w:pos="2520"/>
              </w:tabs>
              <w:spacing w:after="0" w:line="240" w:lineRule="auto"/>
              <w:rPr>
                <w:rFonts w:ascii="Oslo Sans Office" w:hAnsi="Oslo Sans Office"/>
                <w:b/>
                <w:szCs w:val="20"/>
              </w:rPr>
            </w:pPr>
            <w:r w:rsidRPr="002625ED">
              <w:rPr>
                <w:rFonts w:ascii="Oslo Sans Office" w:hAnsi="Oslo Sans Office"/>
                <w:b/>
                <w:szCs w:val="20"/>
              </w:rPr>
              <w:t>Krav-type</w:t>
            </w:r>
          </w:p>
          <w:p w14:paraId="6F9E7EE3" w14:textId="0713A6FA" w:rsidR="0004588D" w:rsidRPr="002625ED" w:rsidRDefault="0004588D" w:rsidP="00A33E63">
            <w:pPr>
              <w:tabs>
                <w:tab w:val="left" w:pos="2520"/>
              </w:tabs>
              <w:spacing w:after="0" w:line="240" w:lineRule="auto"/>
              <w:rPr>
                <w:rFonts w:ascii="Oslo Sans Office" w:hAnsi="Oslo Sans Office"/>
                <w:b/>
                <w:szCs w:val="20"/>
              </w:rPr>
            </w:pPr>
          </w:p>
        </w:tc>
        <w:tc>
          <w:tcPr>
            <w:tcW w:w="992" w:type="dxa"/>
            <w:shd w:val="clear" w:color="auto" w:fill="F9C66B" w:themeFill="accent6"/>
          </w:tcPr>
          <w:p w14:paraId="6DE829D2" w14:textId="77777777" w:rsidR="0004588D" w:rsidRDefault="0004588D" w:rsidP="00A33E63">
            <w:pPr>
              <w:tabs>
                <w:tab w:val="left" w:pos="2520"/>
              </w:tabs>
              <w:spacing w:after="0" w:line="240" w:lineRule="auto"/>
              <w:rPr>
                <w:rFonts w:ascii="Oslo Sans Office" w:hAnsi="Oslo Sans Office"/>
                <w:b/>
                <w:szCs w:val="20"/>
              </w:rPr>
            </w:pPr>
            <w:r>
              <w:rPr>
                <w:rFonts w:ascii="Oslo Sans Office" w:hAnsi="Oslo Sans Office"/>
                <w:b/>
                <w:szCs w:val="20"/>
              </w:rPr>
              <w:t xml:space="preserve">Svar </w:t>
            </w:r>
          </w:p>
          <w:p w14:paraId="7D75BDA7" w14:textId="1DC0560A" w:rsidR="0004588D" w:rsidRPr="002625ED" w:rsidRDefault="0004588D" w:rsidP="00A33E63">
            <w:pPr>
              <w:tabs>
                <w:tab w:val="left" w:pos="2520"/>
              </w:tabs>
              <w:spacing w:after="0" w:line="240" w:lineRule="auto"/>
              <w:rPr>
                <w:rFonts w:ascii="Oslo Sans Office" w:hAnsi="Oslo Sans Office"/>
                <w:b/>
                <w:szCs w:val="20"/>
              </w:rPr>
            </w:pPr>
            <w:r>
              <w:rPr>
                <w:rFonts w:ascii="Oslo Sans Office" w:hAnsi="Oslo Sans Office"/>
                <w:b/>
                <w:szCs w:val="20"/>
              </w:rPr>
              <w:t>Ja/Nei</w:t>
            </w:r>
          </w:p>
        </w:tc>
        <w:tc>
          <w:tcPr>
            <w:tcW w:w="2126" w:type="dxa"/>
            <w:shd w:val="clear" w:color="auto" w:fill="F9C66B" w:themeFill="accent6"/>
          </w:tcPr>
          <w:p w14:paraId="1D6AB87F" w14:textId="23D7B44B" w:rsidR="0004588D" w:rsidRPr="002625ED" w:rsidRDefault="0004588D" w:rsidP="00A33E63">
            <w:pPr>
              <w:tabs>
                <w:tab w:val="left" w:pos="2520"/>
              </w:tabs>
              <w:spacing w:after="0" w:line="240" w:lineRule="auto"/>
              <w:rPr>
                <w:rFonts w:ascii="Oslo Sans Office" w:hAnsi="Oslo Sans Office"/>
                <w:b/>
                <w:szCs w:val="20"/>
              </w:rPr>
            </w:pPr>
            <w:r>
              <w:rPr>
                <w:rFonts w:ascii="Oslo Sans Office" w:hAnsi="Oslo Sans Office"/>
                <w:b/>
                <w:szCs w:val="20"/>
              </w:rPr>
              <w:t>Kommentar</w:t>
            </w:r>
          </w:p>
        </w:tc>
      </w:tr>
      <w:tr w:rsidR="0004588D" w:rsidRPr="002625ED" w14:paraId="79A96E3D" w14:textId="7D8B2437" w:rsidTr="0004588D">
        <w:tc>
          <w:tcPr>
            <w:tcW w:w="846" w:type="dxa"/>
          </w:tcPr>
          <w:p w14:paraId="73DEED3A" w14:textId="68FF8E2C" w:rsidR="0004588D" w:rsidRPr="002625ED" w:rsidRDefault="0004588D" w:rsidP="00DC4E7D">
            <w:pPr>
              <w:tabs>
                <w:tab w:val="left" w:pos="2520"/>
              </w:tabs>
              <w:spacing w:after="0"/>
              <w:rPr>
                <w:rFonts w:ascii="Oslo Sans Office" w:hAnsi="Oslo Sans Office"/>
                <w:szCs w:val="20"/>
              </w:rPr>
            </w:pPr>
            <w:r>
              <w:rPr>
                <w:rFonts w:ascii="Oslo Sans Office" w:hAnsi="Oslo Sans Office"/>
                <w:szCs w:val="20"/>
              </w:rPr>
              <w:t>2.8.1</w:t>
            </w:r>
          </w:p>
        </w:tc>
        <w:tc>
          <w:tcPr>
            <w:tcW w:w="4536" w:type="dxa"/>
          </w:tcPr>
          <w:p w14:paraId="55C66915" w14:textId="13C88769" w:rsidR="0004588D" w:rsidRPr="00C264C3" w:rsidRDefault="0004588D" w:rsidP="002301BF">
            <w:pPr>
              <w:spacing w:after="0" w:line="240" w:lineRule="auto"/>
              <w:textAlignment w:val="baseline"/>
              <w:rPr>
                <w:rFonts w:ascii="Oslo Sans Office" w:eastAsia="Times New Roman" w:hAnsi="Oslo Sans Office" w:cs="Segoe UI"/>
                <w:color w:val="000000" w:themeColor="text1"/>
                <w:szCs w:val="20"/>
                <w:lang w:eastAsia="nb-NO"/>
              </w:rPr>
            </w:pPr>
            <w:r w:rsidRPr="00C264C3">
              <w:rPr>
                <w:color w:val="000000" w:themeColor="text1"/>
              </w:rPr>
              <w:t>Samarbeidspartene i denne samkjøpsavtalen</w:t>
            </w:r>
            <w:r w:rsidRPr="00C264C3">
              <w:rPr>
                <w:rFonts w:ascii="Oslo Sans Office" w:eastAsia="Times New Roman" w:hAnsi="Oslo Sans Office" w:cs="Segoe UI"/>
                <w:color w:val="000000" w:themeColor="text1"/>
                <w:szCs w:val="20"/>
                <w:lang w:eastAsia="nb-NO"/>
              </w:rPr>
              <w:t xml:space="preserve"> benytter e-handelsløsninger som knyttes mot avtalepartens nettbutikk.  </w:t>
            </w:r>
          </w:p>
          <w:p w14:paraId="2BEA1316" w14:textId="77777777" w:rsidR="0004588D" w:rsidRDefault="0004588D" w:rsidP="002301BF">
            <w:pPr>
              <w:spacing w:after="0" w:line="240" w:lineRule="auto"/>
              <w:textAlignment w:val="baseline"/>
            </w:pPr>
          </w:p>
          <w:p w14:paraId="36452B79" w14:textId="06865DC2" w:rsidR="0004588D" w:rsidRDefault="0004588D" w:rsidP="002301BF">
            <w:pPr>
              <w:spacing w:after="0" w:line="240" w:lineRule="auto"/>
              <w:textAlignment w:val="baseline"/>
            </w:pPr>
            <w:r>
              <w:t xml:space="preserve">Samarbeidspartene benytter ulike e-handel plattformer som bestillingssystem. </w:t>
            </w:r>
          </w:p>
          <w:p w14:paraId="61709C10" w14:textId="77777777" w:rsidR="0004588D" w:rsidRDefault="0004588D" w:rsidP="002301BF">
            <w:pPr>
              <w:spacing w:after="0" w:line="240" w:lineRule="auto"/>
              <w:textAlignment w:val="baseline"/>
            </w:pPr>
          </w:p>
          <w:p w14:paraId="7AF642AF" w14:textId="4F523417" w:rsidR="0004588D" w:rsidRDefault="0004588D" w:rsidP="002301BF">
            <w:pPr>
              <w:spacing w:after="0" w:line="240" w:lineRule="auto"/>
              <w:textAlignment w:val="baseline"/>
              <w:rPr>
                <w:rFonts w:ascii="Oslo Sans Office" w:eastAsia="Times New Roman" w:hAnsi="Oslo Sans Office" w:cs="Segoe UI"/>
                <w:szCs w:val="20"/>
                <w:lang w:eastAsia="nb-NO"/>
              </w:rPr>
            </w:pPr>
            <w:r w:rsidRPr="002301BF">
              <w:rPr>
                <w:rFonts w:ascii="Oslo Sans Office" w:eastAsia="Times New Roman" w:hAnsi="Oslo Sans Office" w:cs="Segoe UI"/>
                <w:szCs w:val="20"/>
                <w:lang w:eastAsia="nb-NO"/>
              </w:rPr>
              <w:t>Leverandøren skal derfor tilby de mest vanlige integrasjonene slik som OCI4/OCI5/</w:t>
            </w:r>
            <w:proofErr w:type="spellStart"/>
            <w:r w:rsidRPr="002301BF">
              <w:rPr>
                <w:rFonts w:ascii="Oslo Sans Office" w:eastAsia="Times New Roman" w:hAnsi="Oslo Sans Office" w:cs="Segoe UI"/>
                <w:szCs w:val="20"/>
                <w:lang w:eastAsia="nb-NO"/>
              </w:rPr>
              <w:t>cXML</w:t>
            </w:r>
            <w:proofErr w:type="spellEnd"/>
            <w:r>
              <w:rPr>
                <w:rFonts w:ascii="Oslo Sans Office" w:eastAsia="Times New Roman" w:hAnsi="Oslo Sans Office" w:cs="Segoe UI"/>
                <w:szCs w:val="20"/>
                <w:lang w:eastAsia="nb-NO"/>
              </w:rPr>
              <w:t xml:space="preserve">. </w:t>
            </w:r>
            <w:r w:rsidRPr="0776190B">
              <w:rPr>
                <w:rFonts w:eastAsiaTheme="minorEastAsia"/>
              </w:rPr>
              <w:t xml:space="preserve">Integrasjon mot løsningene Agresso/Unit4, </w:t>
            </w:r>
            <w:proofErr w:type="spellStart"/>
            <w:r w:rsidRPr="0776190B">
              <w:rPr>
                <w:rFonts w:eastAsiaTheme="minorEastAsia"/>
              </w:rPr>
              <w:t>Basware</w:t>
            </w:r>
            <w:proofErr w:type="spellEnd"/>
            <w:r w:rsidRPr="0776190B">
              <w:rPr>
                <w:rFonts w:eastAsiaTheme="minorEastAsia"/>
              </w:rPr>
              <w:t xml:space="preserve"> og Visma skal som minimum støttes.</w:t>
            </w:r>
          </w:p>
          <w:p w14:paraId="208150F7" w14:textId="77777777" w:rsidR="0004588D" w:rsidRDefault="0004588D" w:rsidP="002301BF">
            <w:pPr>
              <w:spacing w:after="0" w:line="240" w:lineRule="auto"/>
              <w:textAlignment w:val="baseline"/>
              <w:rPr>
                <w:rFonts w:ascii="Oslo Sans Office" w:eastAsia="Times New Roman" w:hAnsi="Oslo Sans Office" w:cs="Segoe UI"/>
                <w:szCs w:val="20"/>
                <w:lang w:eastAsia="nb-NO"/>
              </w:rPr>
            </w:pPr>
          </w:p>
          <w:p w14:paraId="673A794A" w14:textId="2669AEE5" w:rsidR="0004588D" w:rsidRDefault="0004588D" w:rsidP="002301BF">
            <w:pPr>
              <w:spacing w:after="0" w:line="240" w:lineRule="auto"/>
              <w:textAlignment w:val="baseline"/>
              <w:rPr>
                <w:rFonts w:ascii="Oslo Sans Office" w:eastAsia="Times New Roman" w:hAnsi="Oslo Sans Office" w:cs="Segoe UI"/>
                <w:szCs w:val="20"/>
                <w:lang w:eastAsia="nb-NO"/>
              </w:rPr>
            </w:pPr>
            <w:r>
              <w:t xml:space="preserve">Denne rammeavtalen skal ha en elektronisk katalog i form av en internkatalog samt (Punch-Out) til Oppdragsgiver. </w:t>
            </w:r>
            <w:r w:rsidRPr="0776190B">
              <w:rPr>
                <w:rFonts w:eastAsiaTheme="minorEastAsia"/>
              </w:rPr>
              <w:t>Innkjøpsordre sendes enten per e-post eller via EHF (PEPPOL 3.0).</w:t>
            </w:r>
          </w:p>
          <w:p w14:paraId="76B57E9E" w14:textId="77777777" w:rsidR="0004588D" w:rsidRPr="00F52C0A" w:rsidRDefault="0004588D" w:rsidP="002301BF">
            <w:pPr>
              <w:spacing w:after="0" w:line="240" w:lineRule="auto"/>
              <w:textAlignment w:val="baseline"/>
              <w:rPr>
                <w:rFonts w:ascii="Oslo Sans Office" w:eastAsia="Times New Roman" w:hAnsi="Oslo Sans Office" w:cs="Segoe UI"/>
                <w:szCs w:val="20"/>
                <w:lang w:eastAsia="nb-NO"/>
              </w:rPr>
            </w:pPr>
          </w:p>
          <w:p w14:paraId="1BE48121" w14:textId="1B5DEA10" w:rsidR="0004588D" w:rsidRDefault="0004588D" w:rsidP="002301BF">
            <w:pPr>
              <w:spacing w:after="0" w:line="240" w:lineRule="auto"/>
              <w:textAlignment w:val="baseline"/>
            </w:pPr>
            <w:r>
              <w:t>Punch-</w:t>
            </w:r>
            <w:proofErr w:type="spellStart"/>
            <w:r>
              <w:t>out</w:t>
            </w:r>
            <w:proofErr w:type="spellEnd"/>
            <w:r>
              <w:t xml:space="preserve"> må inneholde, produkt (informasjon, navn, beskrivelse), bilde av produkt, enhetsbetegnelse og pris eks </w:t>
            </w:r>
            <w:proofErr w:type="spellStart"/>
            <w:r>
              <w:t>mva</w:t>
            </w:r>
            <w:proofErr w:type="spellEnd"/>
            <w:r>
              <w:t>, jf. punkt 2.7.2.</w:t>
            </w:r>
          </w:p>
          <w:p w14:paraId="687DB776" w14:textId="77777777" w:rsidR="0004588D" w:rsidRDefault="0004588D" w:rsidP="002301BF">
            <w:pPr>
              <w:spacing w:after="0" w:line="240" w:lineRule="auto"/>
              <w:textAlignment w:val="baseline"/>
            </w:pPr>
          </w:p>
          <w:p w14:paraId="50FD19E9" w14:textId="744F8B02" w:rsidR="0004588D" w:rsidRDefault="0004588D" w:rsidP="002301BF">
            <w:pPr>
              <w:spacing w:after="0" w:line="240" w:lineRule="auto"/>
              <w:textAlignment w:val="baseline"/>
            </w:pPr>
            <w:r>
              <w:t>Det skal være automatisk pålogging (Single-</w:t>
            </w:r>
            <w:proofErr w:type="spellStart"/>
            <w:r>
              <w:t>sign</w:t>
            </w:r>
            <w:proofErr w:type="spellEnd"/>
            <w:r>
              <w:t>-</w:t>
            </w:r>
            <w:proofErr w:type="spellStart"/>
            <w:r>
              <w:t>on</w:t>
            </w:r>
            <w:proofErr w:type="spellEnd"/>
            <w:r>
              <w:t>) til Leverandør sin Punch-Out fra Oppdragsgiver sin ERP-løsning.</w:t>
            </w:r>
          </w:p>
          <w:p w14:paraId="001A777C" w14:textId="77777777" w:rsidR="0004588D" w:rsidRDefault="0004588D" w:rsidP="002301BF">
            <w:pPr>
              <w:spacing w:after="0" w:line="240" w:lineRule="auto"/>
              <w:textAlignment w:val="baseline"/>
              <w:rPr>
                <w:rFonts w:eastAsiaTheme="minorEastAsia"/>
              </w:rPr>
            </w:pPr>
          </w:p>
          <w:p w14:paraId="54693A4B" w14:textId="18D41CCA" w:rsidR="0004588D" w:rsidRDefault="0004588D" w:rsidP="002301BF">
            <w:pPr>
              <w:spacing w:after="0" w:line="240" w:lineRule="auto"/>
              <w:textAlignment w:val="baseline"/>
              <w:rPr>
                <w:rFonts w:ascii="Oslo Sans Office" w:eastAsia="Times New Roman" w:hAnsi="Oslo Sans Office" w:cs="Segoe UI"/>
                <w:szCs w:val="20"/>
                <w:lang w:eastAsia="nb-NO"/>
              </w:rPr>
            </w:pPr>
            <w:r w:rsidRPr="002301BF">
              <w:rPr>
                <w:rFonts w:ascii="Oslo Sans Office" w:eastAsia="Times New Roman" w:hAnsi="Oslo Sans Office" w:cs="Segoe UI"/>
                <w:szCs w:val="20"/>
                <w:lang w:eastAsia="nb-NO"/>
              </w:rPr>
              <w:t xml:space="preserve">Tjenesteinformasjon og prisinformasjon skal legges inn i det format og i den form som operatøren av e-handelsplattformen til enhver tid bestemmer. </w:t>
            </w:r>
          </w:p>
          <w:p w14:paraId="650EA855" w14:textId="77777777" w:rsidR="0004588D" w:rsidRPr="002301BF" w:rsidRDefault="0004588D" w:rsidP="002301BF">
            <w:pPr>
              <w:spacing w:after="0" w:line="240" w:lineRule="auto"/>
              <w:textAlignment w:val="baseline"/>
              <w:rPr>
                <w:rFonts w:ascii="Oslo Sans Office" w:eastAsia="Times New Roman" w:hAnsi="Oslo Sans Office" w:cs="Segoe UI"/>
                <w:szCs w:val="20"/>
                <w:lang w:eastAsia="nb-NO"/>
              </w:rPr>
            </w:pPr>
          </w:p>
          <w:p w14:paraId="5B541513" w14:textId="77777777" w:rsidR="0004588D" w:rsidRDefault="0004588D" w:rsidP="002301BF">
            <w:pPr>
              <w:spacing w:after="0" w:line="240" w:lineRule="auto"/>
              <w:textAlignment w:val="baseline"/>
              <w:rPr>
                <w:rFonts w:ascii="Oslo Sans Office" w:eastAsia="Times New Roman" w:hAnsi="Oslo Sans Office" w:cs="Segoe UI"/>
                <w:szCs w:val="20"/>
                <w:lang w:eastAsia="nb-NO"/>
              </w:rPr>
            </w:pPr>
            <w:r w:rsidRPr="002301BF">
              <w:rPr>
                <w:rFonts w:ascii="Oslo Sans Office" w:eastAsia="Times New Roman" w:hAnsi="Oslo Sans Office" w:cs="Segoe UI"/>
                <w:szCs w:val="20"/>
                <w:lang w:eastAsia="nb-NO"/>
              </w:rPr>
              <w:t xml:space="preserve">Leverandør plikter etter anmodning fra Oppdragsgiver å identifisere alle varer med et identifikasjonsnummer </w:t>
            </w:r>
            <w:r>
              <w:rPr>
                <w:rFonts w:ascii="Oslo Sans Office" w:eastAsia="Times New Roman" w:hAnsi="Oslo Sans Office" w:cs="Segoe UI"/>
                <w:szCs w:val="20"/>
                <w:lang w:eastAsia="nb-NO"/>
              </w:rPr>
              <w:t>s</w:t>
            </w:r>
            <w:r w:rsidRPr="003375F9">
              <w:rPr>
                <w:rFonts w:ascii="Oslo Sans Office" w:eastAsia="Times New Roman" w:hAnsi="Oslo Sans Office" w:cs="Segoe UI"/>
                <w:szCs w:val="20"/>
                <w:lang w:eastAsia="nb-NO"/>
              </w:rPr>
              <w:t>om Oppdragsgiver definerer</w:t>
            </w:r>
            <w:r>
              <w:rPr>
                <w:rFonts w:ascii="Oslo Sans Office" w:eastAsia="Times New Roman" w:hAnsi="Oslo Sans Office" w:cs="Segoe UI"/>
                <w:szCs w:val="20"/>
                <w:lang w:eastAsia="nb-NO"/>
              </w:rPr>
              <w:t>.</w:t>
            </w:r>
          </w:p>
          <w:p w14:paraId="2D1DAE4D" w14:textId="77777777" w:rsidR="0004588D" w:rsidRDefault="0004588D" w:rsidP="002301BF">
            <w:pPr>
              <w:spacing w:after="0" w:line="240" w:lineRule="auto"/>
              <w:textAlignment w:val="baseline"/>
              <w:rPr>
                <w:rFonts w:ascii="Oslo Sans Office" w:eastAsia="Times New Roman" w:hAnsi="Oslo Sans Office" w:cs="Segoe UI"/>
                <w:szCs w:val="20"/>
                <w:lang w:eastAsia="nb-NO"/>
              </w:rPr>
            </w:pPr>
          </w:p>
          <w:p w14:paraId="241CADD1" w14:textId="4B1F7252" w:rsidR="0004588D" w:rsidRDefault="0004588D" w:rsidP="002301BF">
            <w:pPr>
              <w:spacing w:after="0" w:line="240" w:lineRule="auto"/>
              <w:textAlignment w:val="baseline"/>
            </w:pPr>
            <w:r>
              <w:t>Partene bærer selv sine kostnader for aktivering og bruk av e-handelsløsningen.</w:t>
            </w:r>
          </w:p>
          <w:p w14:paraId="0745DBFB" w14:textId="1E14EEDF" w:rsidR="0004588D" w:rsidRDefault="0004588D" w:rsidP="002301BF">
            <w:pPr>
              <w:spacing w:after="0" w:line="240" w:lineRule="auto"/>
              <w:textAlignment w:val="baseline"/>
            </w:pPr>
            <w:r>
              <w:t xml:space="preserve"> </w:t>
            </w:r>
          </w:p>
          <w:p w14:paraId="13C6D4E4" w14:textId="610F6382" w:rsidR="0004588D" w:rsidRDefault="0004588D" w:rsidP="002301BF">
            <w:pPr>
              <w:spacing w:after="0" w:line="240" w:lineRule="auto"/>
              <w:textAlignment w:val="baseline"/>
            </w:pPr>
            <w:r>
              <w:t>Leverandøren skal håndtere elektronisk samhandling i henhold til kravene i Elektronisk samhandlingsavtaler.</w:t>
            </w:r>
          </w:p>
          <w:p w14:paraId="391EB681" w14:textId="1FBC0252" w:rsidR="0004588D" w:rsidRDefault="0004588D" w:rsidP="002301BF">
            <w:pPr>
              <w:spacing w:after="0" w:line="240" w:lineRule="auto"/>
              <w:textAlignment w:val="baseline"/>
              <w:rPr>
                <w:rFonts w:ascii="Oslo Sans Office" w:eastAsia="Times New Roman" w:hAnsi="Oslo Sans Office" w:cs="Segoe UI"/>
                <w:szCs w:val="20"/>
                <w:lang w:eastAsia="nb-NO"/>
              </w:rPr>
            </w:pPr>
            <w:r>
              <w:t>(Vedlegg 1-3 til Bilag 1).</w:t>
            </w:r>
          </w:p>
          <w:p w14:paraId="4A3FCBEC" w14:textId="21CA6D4D" w:rsidR="0004588D" w:rsidRPr="002625ED" w:rsidRDefault="0004588D" w:rsidP="002301BF">
            <w:pPr>
              <w:spacing w:after="0" w:line="240" w:lineRule="auto"/>
              <w:textAlignment w:val="baseline"/>
              <w:rPr>
                <w:rFonts w:ascii="Oslo Sans Office" w:hAnsi="Oslo Sans Office" w:cs="Segoe UI"/>
                <w:color w:val="000000"/>
                <w:szCs w:val="20"/>
                <w:bdr w:val="none" w:sz="0" w:space="0" w:color="auto" w:frame="1"/>
              </w:rPr>
            </w:pPr>
          </w:p>
        </w:tc>
        <w:tc>
          <w:tcPr>
            <w:tcW w:w="1276" w:type="dxa"/>
          </w:tcPr>
          <w:p w14:paraId="0C7EEE56" w14:textId="125C1A67" w:rsidR="0004588D" w:rsidRPr="002625ED" w:rsidRDefault="0004588D" w:rsidP="00151A4D">
            <w:pPr>
              <w:tabs>
                <w:tab w:val="left" w:pos="2520"/>
              </w:tabs>
              <w:spacing w:after="0"/>
              <w:jc w:val="center"/>
              <w:rPr>
                <w:rFonts w:ascii="Oslo Sans Office" w:hAnsi="Oslo Sans Office"/>
                <w:szCs w:val="20"/>
              </w:rPr>
            </w:pPr>
            <w:r>
              <w:rPr>
                <w:rFonts w:ascii="Oslo Sans Office" w:hAnsi="Oslo Sans Office"/>
                <w:szCs w:val="20"/>
              </w:rPr>
              <w:lastRenderedPageBreak/>
              <w:t>M</w:t>
            </w:r>
          </w:p>
        </w:tc>
        <w:tc>
          <w:tcPr>
            <w:tcW w:w="992" w:type="dxa"/>
          </w:tcPr>
          <w:p w14:paraId="0B66B40A" w14:textId="77777777" w:rsidR="0004588D" w:rsidRDefault="0004588D" w:rsidP="00151A4D">
            <w:pPr>
              <w:tabs>
                <w:tab w:val="left" w:pos="2520"/>
              </w:tabs>
              <w:spacing w:after="0"/>
              <w:jc w:val="center"/>
              <w:rPr>
                <w:rFonts w:ascii="Oslo Sans Office" w:hAnsi="Oslo Sans Office"/>
                <w:szCs w:val="20"/>
              </w:rPr>
            </w:pPr>
          </w:p>
        </w:tc>
        <w:tc>
          <w:tcPr>
            <w:tcW w:w="2126" w:type="dxa"/>
          </w:tcPr>
          <w:p w14:paraId="5DF940DF" w14:textId="77777777" w:rsidR="0004588D" w:rsidRDefault="0004588D" w:rsidP="00151A4D">
            <w:pPr>
              <w:tabs>
                <w:tab w:val="left" w:pos="2520"/>
              </w:tabs>
              <w:spacing w:after="0"/>
              <w:jc w:val="center"/>
              <w:rPr>
                <w:rFonts w:ascii="Oslo Sans Office" w:hAnsi="Oslo Sans Office"/>
                <w:szCs w:val="20"/>
              </w:rPr>
            </w:pPr>
          </w:p>
        </w:tc>
      </w:tr>
      <w:tr w:rsidR="0004588D" w:rsidRPr="002625ED" w14:paraId="16A4C2CB" w14:textId="6B212FAD" w:rsidTr="0004588D">
        <w:tc>
          <w:tcPr>
            <w:tcW w:w="846" w:type="dxa"/>
          </w:tcPr>
          <w:p w14:paraId="65D62495" w14:textId="6FF9DB05" w:rsidR="0004588D" w:rsidRPr="002625ED" w:rsidRDefault="0004588D" w:rsidP="00DC4E7D">
            <w:pPr>
              <w:tabs>
                <w:tab w:val="left" w:pos="2520"/>
              </w:tabs>
              <w:spacing w:after="0"/>
              <w:rPr>
                <w:rFonts w:ascii="Oslo Sans Office" w:hAnsi="Oslo Sans Office"/>
                <w:szCs w:val="20"/>
              </w:rPr>
            </w:pPr>
            <w:r>
              <w:rPr>
                <w:rFonts w:ascii="Oslo Sans Office" w:hAnsi="Oslo Sans Office"/>
                <w:szCs w:val="20"/>
              </w:rPr>
              <w:t>2.8.2</w:t>
            </w:r>
          </w:p>
        </w:tc>
        <w:tc>
          <w:tcPr>
            <w:tcW w:w="4536" w:type="dxa"/>
          </w:tcPr>
          <w:p w14:paraId="5BB2C7BF" w14:textId="77777777" w:rsidR="0004588D" w:rsidRDefault="0004588D" w:rsidP="00E568FC">
            <w:pPr>
              <w:spacing w:after="0" w:line="240" w:lineRule="auto"/>
              <w:textAlignment w:val="baseline"/>
              <w:rPr>
                <w:rFonts w:ascii="Oslo Sans Office" w:hAnsi="Oslo Sans Office" w:cs="Segoe UI"/>
                <w:color w:val="000000"/>
                <w:szCs w:val="20"/>
                <w:bdr w:val="none" w:sz="0" w:space="0" w:color="auto" w:frame="1"/>
              </w:rPr>
            </w:pPr>
            <w:r w:rsidRPr="00E568FC">
              <w:rPr>
                <w:rFonts w:ascii="Oslo Sans Office" w:hAnsi="Oslo Sans Office" w:cs="Segoe UI"/>
                <w:color w:val="000000"/>
                <w:szCs w:val="20"/>
                <w:bdr w:val="none" w:sz="0" w:space="0" w:color="auto" w:frame="1"/>
              </w:rPr>
              <w:t xml:space="preserve">Leverandør skal etterleve de til enhver tid gjeldende sikkerhetsprosedyrer for e-handelsplattformen og skal videre forholde </w:t>
            </w:r>
            <w:r w:rsidRPr="00E568FC">
              <w:rPr>
                <w:rFonts w:ascii="Oslo Sans Office" w:hAnsi="Oslo Sans Office" w:cs="Segoe UI"/>
                <w:color w:val="000000"/>
                <w:szCs w:val="20"/>
                <w:bdr w:val="none" w:sz="0" w:space="0" w:color="auto" w:frame="1"/>
              </w:rPr>
              <w:lastRenderedPageBreak/>
              <w:t xml:space="preserve">seg til de til enhver tid gjeldende regler for avrop på e-handelsplattformen. </w:t>
            </w:r>
          </w:p>
          <w:p w14:paraId="18EEDE4C" w14:textId="77777777" w:rsidR="0004588D" w:rsidRPr="00E568FC" w:rsidRDefault="0004588D" w:rsidP="00E568FC">
            <w:pPr>
              <w:spacing w:after="0" w:line="240" w:lineRule="auto"/>
              <w:textAlignment w:val="baseline"/>
              <w:rPr>
                <w:rFonts w:ascii="Oslo Sans Office" w:hAnsi="Oslo Sans Office" w:cs="Segoe UI"/>
                <w:color w:val="000000"/>
                <w:szCs w:val="20"/>
                <w:bdr w:val="none" w:sz="0" w:space="0" w:color="auto" w:frame="1"/>
              </w:rPr>
            </w:pPr>
          </w:p>
          <w:p w14:paraId="06BFED6E" w14:textId="408F0E2C" w:rsidR="0004588D" w:rsidRDefault="0004588D" w:rsidP="00E568FC">
            <w:pPr>
              <w:spacing w:after="0" w:line="240" w:lineRule="auto"/>
              <w:textAlignment w:val="baseline"/>
              <w:rPr>
                <w:rFonts w:ascii="Oslo Sans Office" w:hAnsi="Oslo Sans Office" w:cs="Segoe UI"/>
                <w:color w:val="000000"/>
                <w:szCs w:val="20"/>
                <w:bdr w:val="none" w:sz="0" w:space="0" w:color="auto" w:frame="1"/>
              </w:rPr>
            </w:pPr>
            <w:r w:rsidRPr="00E568FC">
              <w:rPr>
                <w:rFonts w:ascii="Oslo Sans Office" w:hAnsi="Oslo Sans Office" w:cs="Segoe UI"/>
                <w:color w:val="000000"/>
                <w:szCs w:val="20"/>
                <w:bdr w:val="none" w:sz="0" w:space="0" w:color="auto" w:frame="1"/>
              </w:rPr>
              <w:t xml:space="preserve">Leverandør skal innen tre måneder fra kontraktsinngåelse ha inngått avtale med operatøren av e-handelsplattformen og gjort sine elektroniske kataloger tilgjengelig. Se også punkt 7.2 i Samkjøpsavtalen. Alle kostnader forbundet med dette dekkes av Leverandør.  </w:t>
            </w:r>
          </w:p>
          <w:p w14:paraId="63465C7E" w14:textId="74A5DF32" w:rsidR="0004588D" w:rsidRPr="002625ED" w:rsidRDefault="0004588D" w:rsidP="00E568FC">
            <w:pPr>
              <w:spacing w:after="0" w:line="240" w:lineRule="auto"/>
              <w:textAlignment w:val="baseline"/>
              <w:rPr>
                <w:rFonts w:ascii="Oslo Sans Office" w:hAnsi="Oslo Sans Office" w:cs="Segoe UI"/>
                <w:color w:val="000000"/>
                <w:szCs w:val="20"/>
                <w:bdr w:val="none" w:sz="0" w:space="0" w:color="auto" w:frame="1"/>
              </w:rPr>
            </w:pPr>
          </w:p>
        </w:tc>
        <w:tc>
          <w:tcPr>
            <w:tcW w:w="1276" w:type="dxa"/>
          </w:tcPr>
          <w:p w14:paraId="1D572AFD" w14:textId="10718072" w:rsidR="0004588D" w:rsidRPr="002625ED" w:rsidRDefault="0004588D" w:rsidP="00151A4D">
            <w:pPr>
              <w:tabs>
                <w:tab w:val="left" w:pos="2520"/>
              </w:tabs>
              <w:spacing w:after="0"/>
              <w:jc w:val="center"/>
              <w:rPr>
                <w:rFonts w:ascii="Oslo Sans Office" w:hAnsi="Oslo Sans Office"/>
                <w:szCs w:val="20"/>
              </w:rPr>
            </w:pPr>
            <w:r>
              <w:rPr>
                <w:rFonts w:ascii="Oslo Sans Office" w:hAnsi="Oslo Sans Office"/>
                <w:szCs w:val="20"/>
              </w:rPr>
              <w:lastRenderedPageBreak/>
              <w:t>M</w:t>
            </w:r>
          </w:p>
        </w:tc>
        <w:tc>
          <w:tcPr>
            <w:tcW w:w="992" w:type="dxa"/>
          </w:tcPr>
          <w:p w14:paraId="3E2C2AB0" w14:textId="77777777" w:rsidR="0004588D" w:rsidRDefault="0004588D" w:rsidP="00151A4D">
            <w:pPr>
              <w:tabs>
                <w:tab w:val="left" w:pos="2520"/>
              </w:tabs>
              <w:spacing w:after="0"/>
              <w:jc w:val="center"/>
              <w:rPr>
                <w:rFonts w:ascii="Oslo Sans Office" w:hAnsi="Oslo Sans Office"/>
                <w:szCs w:val="20"/>
              </w:rPr>
            </w:pPr>
          </w:p>
        </w:tc>
        <w:tc>
          <w:tcPr>
            <w:tcW w:w="2126" w:type="dxa"/>
          </w:tcPr>
          <w:p w14:paraId="732EF9E7" w14:textId="77777777" w:rsidR="0004588D" w:rsidRDefault="0004588D" w:rsidP="00151A4D">
            <w:pPr>
              <w:tabs>
                <w:tab w:val="left" w:pos="2520"/>
              </w:tabs>
              <w:spacing w:after="0"/>
              <w:jc w:val="center"/>
              <w:rPr>
                <w:rFonts w:ascii="Oslo Sans Office" w:hAnsi="Oslo Sans Office"/>
                <w:szCs w:val="20"/>
              </w:rPr>
            </w:pPr>
          </w:p>
        </w:tc>
      </w:tr>
      <w:bookmarkEnd w:id="0"/>
    </w:tbl>
    <w:p w14:paraId="3544F61A" w14:textId="77777777" w:rsidR="001E115A" w:rsidRPr="002625ED" w:rsidRDefault="001E115A" w:rsidP="003532DE">
      <w:pPr>
        <w:rPr>
          <w:rFonts w:ascii="Oslo Sans Office" w:hAnsi="Oslo Sans Office"/>
          <w:szCs w:val="20"/>
        </w:rPr>
      </w:pPr>
    </w:p>
    <w:sectPr w:rsidR="001E115A" w:rsidRPr="002625ED" w:rsidSect="00407FEC">
      <w:headerReference w:type="default" r:id="rId14"/>
      <w:footerReference w:type="default" r:id="rId15"/>
      <w:headerReference w:type="first" r:id="rId16"/>
      <w:footerReference w:type="first" r:id="rId17"/>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72A2D8" w14:textId="77777777" w:rsidR="00CE5D82" w:rsidRDefault="00CE5D82" w:rsidP="005D093C">
      <w:pPr>
        <w:spacing w:after="0" w:line="240" w:lineRule="auto"/>
      </w:pPr>
      <w:r>
        <w:separator/>
      </w:r>
    </w:p>
  </w:endnote>
  <w:endnote w:type="continuationSeparator" w:id="0">
    <w:p w14:paraId="6FF0863A" w14:textId="77777777" w:rsidR="00CE5D82" w:rsidRDefault="00CE5D82"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8A26C75A-3B71-496A-81A7-96D3501C9BB2}"/>
    <w:embedBold r:id="rId2" w:fontKey="{CFB6DC19-D10A-476F-925B-1550D6931A4B}"/>
    <w:embedItalic r:id="rId3" w:fontKey="{99AF6716-712C-4208-A0E7-34433379FF71}"/>
    <w:embedBoldItalic r:id="rId4" w:fontKey="{7A614D35-9F38-4DDD-9627-27A4D4ECB616}"/>
  </w:font>
  <w:font w:name="Aptos">
    <w:charset w:val="00"/>
    <w:family w:val="swiss"/>
    <w:pitch w:val="variable"/>
    <w:sig w:usb0="20000287" w:usb1="00000003" w:usb2="00000000" w:usb3="00000000" w:csb0="0000019F" w:csb1="00000000"/>
    <w:embedRegular r:id="rId5" w:fontKey="{CF19BD78-DF33-4910-91E6-6772C57B8A49}"/>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6" w:fontKey="{4824EF5A-B240-4EA5-A599-682EF8482FCB}"/>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7" w:fontKey="{B59C8FD8-4034-4ED4-BEEC-DFF60AF27986}"/>
  </w:font>
  <w:font w:name="Segoe UI">
    <w:panose1 w:val="020B0502040204020203"/>
    <w:charset w:val="00"/>
    <w:family w:val="swiss"/>
    <w:pitch w:val="variable"/>
    <w:sig w:usb0="E4002EFF" w:usb1="C000E47F" w:usb2="00000009" w:usb3="00000000" w:csb0="000001FF" w:csb1="00000000"/>
    <w:embedRegular r:id="rId8" w:fontKey="{BBDAF57B-ED79-4A1E-A1D2-F0DA488CE4EE}"/>
    <w:embedBold r:id="rId9" w:fontKey="{0BFEF4D9-0414-426E-874E-0AB8B4B8943F}"/>
  </w:font>
  <w:font w:name="Open Sans">
    <w:charset w:val="00"/>
    <w:family w:val="swiss"/>
    <w:pitch w:val="variable"/>
    <w:sig w:usb0="E00002EF" w:usb1="4000205B" w:usb2="00000028" w:usb3="00000000" w:csb0="0000019F" w:csb1="00000000"/>
    <w:embedRegular r:id="rId10" w:fontKey="{76864781-B3EB-4ED4-9E97-686EE10AD7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48EEDA89" w:rsidR="00D0256F" w:rsidRPr="00D0256F" w:rsidRDefault="00D0256F" w:rsidP="00D0256F">
    <w:pPr>
      <w:pStyle w:val="Bunntekst"/>
      <w:rPr>
        <w:color w:val="auto"/>
      </w:rPr>
    </w:pPr>
    <w:r w:rsidRPr="00D0256F">
      <w:rPr>
        <w:color w:val="auto"/>
      </w:rPr>
      <w:t>Samkjøpsavtale:</w:t>
    </w:r>
    <w:r w:rsidRPr="00DE0C54">
      <w:rPr>
        <w:color w:val="000000" w:themeColor="text1"/>
      </w:rPr>
      <w:t xml:space="preserve"> </w:t>
    </w:r>
    <w:r w:rsidR="00DE0C54" w:rsidRPr="00DE0C54">
      <w:rPr>
        <w:color w:val="000000" w:themeColor="text1"/>
      </w:rPr>
      <w:t>Kjøp av arbeidsklær, sko og verneutstyr</w:t>
    </w:r>
  </w:p>
  <w:p w14:paraId="3A7075EF" w14:textId="66090B3F" w:rsidR="00D0256F" w:rsidRPr="00D0256F" w:rsidRDefault="00D0256F" w:rsidP="00D0256F">
    <w:pPr>
      <w:pStyle w:val="Bunntekst"/>
      <w:rPr>
        <w:color w:val="auto"/>
      </w:rPr>
    </w:pPr>
    <w:r w:rsidRPr="00D0256F">
      <w:rPr>
        <w:color w:val="auto"/>
      </w:rPr>
      <w:t>Versjon</w:t>
    </w:r>
    <w:r>
      <w:rPr>
        <w:color w:val="auto"/>
      </w:rPr>
      <w:t xml:space="preserve"> </w:t>
    </w:r>
    <w:r w:rsidR="0083742C">
      <w:rPr>
        <w:color w:val="auto"/>
      </w:rPr>
      <w:t>1</w:t>
    </w:r>
    <w:r w:rsidR="00531FF7">
      <w:rPr>
        <w:color w:val="auto"/>
      </w:rPr>
      <w:t>8.</w:t>
    </w:r>
    <w:r w:rsidR="006F4A45">
      <w:rPr>
        <w:color w:val="auto"/>
      </w:rPr>
      <w:t>05</w:t>
    </w:r>
    <w:r w:rsidR="0083742C">
      <w:rPr>
        <w:color w:val="auto"/>
      </w:rPr>
      <w:t>.2026</w:t>
    </w: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932810" w14:textId="77777777" w:rsidR="00CE5D82" w:rsidRDefault="00CE5D82" w:rsidP="005D093C">
      <w:pPr>
        <w:spacing w:after="0" w:line="240" w:lineRule="auto"/>
      </w:pPr>
      <w:r>
        <w:separator/>
      </w:r>
    </w:p>
  </w:footnote>
  <w:footnote w:type="continuationSeparator" w:id="0">
    <w:p w14:paraId="782B30BB" w14:textId="77777777" w:rsidR="00CE5D82" w:rsidRDefault="00CE5D82"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A7403" w14:textId="77777777" w:rsidR="000E77F6" w:rsidRDefault="000E77F6" w:rsidP="000E77F6">
    <w:pPr>
      <w:pStyle w:val="Topptekst"/>
    </w:pPr>
    <w:r>
      <w:rPr>
        <w:noProof/>
        <w:lang w:eastAsia="nb-NO"/>
      </w:rPr>
      <w:drawing>
        <wp:anchor distT="0" distB="0" distL="114300" distR="114300" simplePos="0" relativeHeight="251658242" behindDoc="0" locked="0" layoutInCell="1" allowOverlap="1" wp14:anchorId="74B429FF" wp14:editId="3EBC1ADE">
          <wp:simplePos x="0" y="0"/>
          <wp:positionH relativeFrom="column">
            <wp:posOffset>4671694</wp:posOffset>
          </wp:positionH>
          <wp:positionV relativeFrom="paragraph">
            <wp:posOffset>-450215</wp:posOffset>
          </wp:positionV>
          <wp:extent cx="2063115" cy="1332786"/>
          <wp:effectExtent l="0" t="0" r="0" b="1270"/>
          <wp:wrapNone/>
          <wp:docPr id="3" name="Bilde 3" descr="Et bilde som inneholder hvit, Font, Grafikk, logo&#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descr="Et bilde som inneholder hvit, Font, Grafikk, logo&#10;&#10;KI-generert innhold kan være feil."/>
                  <pic:cNvPicPr/>
                </pic:nvPicPr>
                <pic:blipFill rotWithShape="1">
                  <a:blip r:embed="rId1">
                    <a:extLst>
                      <a:ext uri="{28A0092B-C50C-407E-A947-70E740481C1C}">
                        <a14:useLocalDpi xmlns:a14="http://schemas.microsoft.com/office/drawing/2010/main" val="0"/>
                      </a:ext>
                    </a:extLst>
                  </a:blip>
                  <a:srcRect l="72910"/>
                  <a:stretch>
                    <a:fillRect/>
                  </a:stretch>
                </pic:blipFill>
                <pic:spPr bwMode="auto">
                  <a:xfrm>
                    <a:off x="0" y="0"/>
                    <a:ext cx="2063115" cy="13327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6417A73" w14:textId="77777777" w:rsidR="000E77F6" w:rsidRDefault="000E77F6" w:rsidP="000E77F6">
    <w:pPr>
      <w:pStyle w:val="Topptekst"/>
      <w:ind w:left="-426"/>
      <w:rPr>
        <w:sz w:val="22"/>
        <w:szCs w:val="24"/>
      </w:rPr>
    </w:pPr>
    <w:r w:rsidRPr="00D92E97">
      <w:rPr>
        <w:sz w:val="22"/>
        <w:szCs w:val="24"/>
      </w:rPr>
      <w:t>Økonomi- og forvaltningsetaten</w:t>
    </w: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E0357E" w14:textId="0533E125" w:rsidR="008425C9" w:rsidRDefault="00176F63" w:rsidP="008425C9">
    <w:pPr>
      <w:pStyle w:val="Topptekst"/>
    </w:pPr>
    <w:r w:rsidRPr="00861D46">
      <w:rPr>
        <w:noProof/>
        <w:sz w:val="22"/>
        <w:szCs w:val="24"/>
        <w:lang w:eastAsia="nb-NO"/>
      </w:rPr>
      <w:drawing>
        <wp:anchor distT="0" distB="0" distL="114300" distR="114300" simplePos="0" relativeHeight="251658241" behindDoc="1" locked="0" layoutInCell="1" allowOverlap="1" wp14:anchorId="3250E956" wp14:editId="43F2AE73">
          <wp:simplePos x="0" y="0"/>
          <wp:positionH relativeFrom="column">
            <wp:posOffset>-844992</wp:posOffset>
          </wp:positionH>
          <wp:positionV relativeFrom="paragraph">
            <wp:posOffset>-446949</wp:posOffset>
          </wp:positionV>
          <wp:extent cx="7578372" cy="10716675"/>
          <wp:effectExtent l="0" t="0" r="3810" b="2540"/>
          <wp:wrapNone/>
          <wp:docPr id="1" name="Bilde 1" descr="Et bilde som inneholder design, gul, skjermbilde, Grafikk&#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descr="Et bilde som inneholder design, gul, skjermbilde, Grafikk&#10;&#10;KI-generert innhold kan være feil."/>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5"/>
                  </a:xfrm>
                  <a:prstGeom prst="rect">
                    <a:avLst/>
                  </a:prstGeom>
                </pic:spPr>
              </pic:pic>
            </a:graphicData>
          </a:graphic>
          <wp14:sizeRelH relativeFrom="page">
            <wp14:pctWidth>0</wp14:pctWidth>
          </wp14:sizeRelH>
          <wp14:sizeRelV relativeFrom="page">
            <wp14:pctHeight>0</wp14:pctHeight>
          </wp14:sizeRelV>
        </wp:anchor>
      </w:drawing>
    </w:r>
    <w:r w:rsidR="008425C9">
      <w:rPr>
        <w:noProof/>
        <w:lang w:eastAsia="nb-NO"/>
      </w:rPr>
      <w:drawing>
        <wp:anchor distT="0" distB="0" distL="114300" distR="114300" simplePos="0" relativeHeight="251658240" behindDoc="0" locked="0" layoutInCell="1" allowOverlap="1" wp14:anchorId="3A3B9371" wp14:editId="0243D0FA">
          <wp:simplePos x="0" y="0"/>
          <wp:positionH relativeFrom="column">
            <wp:posOffset>4671694</wp:posOffset>
          </wp:positionH>
          <wp:positionV relativeFrom="paragraph">
            <wp:posOffset>-450215</wp:posOffset>
          </wp:positionV>
          <wp:extent cx="2063115" cy="1332786"/>
          <wp:effectExtent l="0" t="0" r="0" b="1270"/>
          <wp:wrapNone/>
          <wp:docPr id="520995578" name="Bilde 520995578" descr="Et bilde som inneholder hvit, Font, Grafikk, logo&#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995578" name="Bilde 520995578" descr="Et bilde som inneholder hvit, Font, Grafikk, logo&#10;&#10;KI-generert innhold kan være feil."/>
                  <pic:cNvPicPr/>
                </pic:nvPicPr>
                <pic:blipFill rotWithShape="1">
                  <a:blip r:embed="rId2">
                    <a:extLst>
                      <a:ext uri="{28A0092B-C50C-407E-A947-70E740481C1C}">
                        <a14:useLocalDpi xmlns:a14="http://schemas.microsoft.com/office/drawing/2010/main" val="0"/>
                      </a:ext>
                    </a:extLst>
                  </a:blip>
                  <a:srcRect l="72910"/>
                  <a:stretch>
                    <a:fillRect/>
                  </a:stretch>
                </pic:blipFill>
                <pic:spPr bwMode="auto">
                  <a:xfrm>
                    <a:off x="0" y="0"/>
                    <a:ext cx="2063115" cy="13327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B70F113" w14:textId="77777777" w:rsidR="008425C9" w:rsidRDefault="008425C9" w:rsidP="008425C9">
    <w:pPr>
      <w:pStyle w:val="Topptekst"/>
      <w:ind w:left="-284"/>
      <w:rPr>
        <w:sz w:val="22"/>
        <w:szCs w:val="24"/>
      </w:rPr>
    </w:pPr>
    <w:r w:rsidRPr="00D92E97">
      <w:rPr>
        <w:sz w:val="22"/>
        <w:szCs w:val="24"/>
      </w:rPr>
      <w:t>Økonomi- og forvaltningsetaten</w:t>
    </w:r>
  </w:p>
  <w:p w14:paraId="56DD389F" w14:textId="77777777" w:rsidR="008425C9" w:rsidRDefault="008425C9" w:rsidP="008425C9">
    <w:pPr>
      <w:pStyle w:val="Topptekst"/>
      <w:rPr>
        <w:sz w:val="22"/>
        <w:szCs w:val="24"/>
      </w:rPr>
    </w:pPr>
  </w:p>
  <w:p w14:paraId="7FD219FA" w14:textId="77777777" w:rsidR="008425C9" w:rsidRDefault="008425C9" w:rsidP="008425C9">
    <w:pPr>
      <w:pStyle w:val="Topptekst"/>
    </w:pPr>
  </w:p>
  <w:p w14:paraId="3144E4E9" w14:textId="1CCD87D2" w:rsidR="00D44A50" w:rsidRDefault="00C35DED" w:rsidP="00C35DED">
    <w:pPr>
      <w:pStyle w:val="Topptekst"/>
      <w:tabs>
        <w:tab w:val="clear" w:pos="4536"/>
        <w:tab w:val="clear" w:pos="9072"/>
        <w:tab w:val="center" w:pos="4635"/>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451579"/>
    <w:multiLevelType w:val="hybridMultilevel"/>
    <w:tmpl w:val="C8EC8A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185C258D"/>
    <w:multiLevelType w:val="multilevel"/>
    <w:tmpl w:val="9B7EC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9EA68BF"/>
    <w:multiLevelType w:val="multilevel"/>
    <w:tmpl w:val="59103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B640935"/>
    <w:multiLevelType w:val="multilevel"/>
    <w:tmpl w:val="C41013E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CBB98F8"/>
    <w:multiLevelType w:val="hybridMultilevel"/>
    <w:tmpl w:val="228E17BA"/>
    <w:lvl w:ilvl="0" w:tplc="C318FE0A">
      <w:start w:val="1"/>
      <w:numFmt w:val="decimal"/>
      <w:lvlText w:val="%1."/>
      <w:lvlJc w:val="left"/>
      <w:pPr>
        <w:ind w:left="785" w:hanging="360"/>
      </w:pPr>
      <w:rPr>
        <w:b w:val="0"/>
        <w:bCs w:val="0"/>
      </w:rPr>
    </w:lvl>
    <w:lvl w:ilvl="1" w:tplc="CD56F7BE">
      <w:start w:val="1"/>
      <w:numFmt w:val="lowerLetter"/>
      <w:lvlText w:val="%2."/>
      <w:lvlJc w:val="left"/>
      <w:pPr>
        <w:ind w:left="1440" w:hanging="360"/>
      </w:pPr>
    </w:lvl>
    <w:lvl w:ilvl="2" w:tplc="F8B6FAC8">
      <w:start w:val="1"/>
      <w:numFmt w:val="lowerRoman"/>
      <w:lvlText w:val="%3."/>
      <w:lvlJc w:val="right"/>
      <w:pPr>
        <w:ind w:left="2160" w:hanging="180"/>
      </w:pPr>
    </w:lvl>
    <w:lvl w:ilvl="3" w:tplc="93B27ECA">
      <w:start w:val="1"/>
      <w:numFmt w:val="decimal"/>
      <w:lvlText w:val="%4."/>
      <w:lvlJc w:val="left"/>
      <w:pPr>
        <w:ind w:left="2880" w:hanging="360"/>
      </w:pPr>
    </w:lvl>
    <w:lvl w:ilvl="4" w:tplc="7360CC2A">
      <w:start w:val="1"/>
      <w:numFmt w:val="lowerLetter"/>
      <w:lvlText w:val="%5."/>
      <w:lvlJc w:val="left"/>
      <w:pPr>
        <w:ind w:left="3600" w:hanging="360"/>
      </w:pPr>
    </w:lvl>
    <w:lvl w:ilvl="5" w:tplc="DE68EA0A">
      <w:start w:val="1"/>
      <w:numFmt w:val="lowerRoman"/>
      <w:lvlText w:val="%6."/>
      <w:lvlJc w:val="right"/>
      <w:pPr>
        <w:ind w:left="4320" w:hanging="180"/>
      </w:pPr>
    </w:lvl>
    <w:lvl w:ilvl="6" w:tplc="49526718">
      <w:start w:val="1"/>
      <w:numFmt w:val="decimal"/>
      <w:lvlText w:val="%7."/>
      <w:lvlJc w:val="left"/>
      <w:pPr>
        <w:ind w:left="5040" w:hanging="360"/>
      </w:pPr>
    </w:lvl>
    <w:lvl w:ilvl="7" w:tplc="71EABAE4">
      <w:start w:val="1"/>
      <w:numFmt w:val="lowerLetter"/>
      <w:lvlText w:val="%8."/>
      <w:lvlJc w:val="left"/>
      <w:pPr>
        <w:ind w:left="5760" w:hanging="360"/>
      </w:pPr>
    </w:lvl>
    <w:lvl w:ilvl="8" w:tplc="41E4558C">
      <w:start w:val="1"/>
      <w:numFmt w:val="lowerRoman"/>
      <w:lvlText w:val="%9."/>
      <w:lvlJc w:val="right"/>
      <w:pPr>
        <w:ind w:left="6480" w:hanging="180"/>
      </w:pPr>
    </w:lvl>
  </w:abstractNum>
  <w:abstractNum w:abstractNumId="5" w15:restartNumberingAfterBreak="0">
    <w:nsid w:val="26D74B9D"/>
    <w:multiLevelType w:val="hybridMultilevel"/>
    <w:tmpl w:val="29D67E5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28A62975"/>
    <w:multiLevelType w:val="hybridMultilevel"/>
    <w:tmpl w:val="4D169A2E"/>
    <w:lvl w:ilvl="0" w:tplc="8570BC40">
      <w:start w:val="1"/>
      <w:numFmt w:val="bullet"/>
      <w:lvlText w:val=""/>
      <w:lvlJc w:val="left"/>
      <w:pPr>
        <w:ind w:left="1420" w:hanging="360"/>
      </w:pPr>
      <w:rPr>
        <w:rFonts w:ascii="Symbol" w:hAnsi="Symbol"/>
      </w:rPr>
    </w:lvl>
    <w:lvl w:ilvl="1" w:tplc="9A40F698">
      <w:start w:val="1"/>
      <w:numFmt w:val="bullet"/>
      <w:lvlText w:val=""/>
      <w:lvlJc w:val="left"/>
      <w:pPr>
        <w:ind w:left="1420" w:hanging="360"/>
      </w:pPr>
      <w:rPr>
        <w:rFonts w:ascii="Symbol" w:hAnsi="Symbol"/>
      </w:rPr>
    </w:lvl>
    <w:lvl w:ilvl="2" w:tplc="E5466A84">
      <w:start w:val="1"/>
      <w:numFmt w:val="bullet"/>
      <w:lvlText w:val=""/>
      <w:lvlJc w:val="left"/>
      <w:pPr>
        <w:ind w:left="1420" w:hanging="360"/>
      </w:pPr>
      <w:rPr>
        <w:rFonts w:ascii="Symbol" w:hAnsi="Symbol"/>
      </w:rPr>
    </w:lvl>
    <w:lvl w:ilvl="3" w:tplc="E78099BC">
      <w:start w:val="1"/>
      <w:numFmt w:val="bullet"/>
      <w:lvlText w:val=""/>
      <w:lvlJc w:val="left"/>
      <w:pPr>
        <w:ind w:left="1420" w:hanging="360"/>
      </w:pPr>
      <w:rPr>
        <w:rFonts w:ascii="Symbol" w:hAnsi="Symbol"/>
      </w:rPr>
    </w:lvl>
    <w:lvl w:ilvl="4" w:tplc="4746A2BE">
      <w:start w:val="1"/>
      <w:numFmt w:val="bullet"/>
      <w:lvlText w:val=""/>
      <w:lvlJc w:val="left"/>
      <w:pPr>
        <w:ind w:left="1420" w:hanging="360"/>
      </w:pPr>
      <w:rPr>
        <w:rFonts w:ascii="Symbol" w:hAnsi="Symbol"/>
      </w:rPr>
    </w:lvl>
    <w:lvl w:ilvl="5" w:tplc="C0843164">
      <w:start w:val="1"/>
      <w:numFmt w:val="bullet"/>
      <w:lvlText w:val=""/>
      <w:lvlJc w:val="left"/>
      <w:pPr>
        <w:ind w:left="1420" w:hanging="360"/>
      </w:pPr>
      <w:rPr>
        <w:rFonts w:ascii="Symbol" w:hAnsi="Symbol"/>
      </w:rPr>
    </w:lvl>
    <w:lvl w:ilvl="6" w:tplc="4930362A">
      <w:start w:val="1"/>
      <w:numFmt w:val="bullet"/>
      <w:lvlText w:val=""/>
      <w:lvlJc w:val="left"/>
      <w:pPr>
        <w:ind w:left="1420" w:hanging="360"/>
      </w:pPr>
      <w:rPr>
        <w:rFonts w:ascii="Symbol" w:hAnsi="Symbol"/>
      </w:rPr>
    </w:lvl>
    <w:lvl w:ilvl="7" w:tplc="5F665034">
      <w:start w:val="1"/>
      <w:numFmt w:val="bullet"/>
      <w:lvlText w:val=""/>
      <w:lvlJc w:val="left"/>
      <w:pPr>
        <w:ind w:left="1420" w:hanging="360"/>
      </w:pPr>
      <w:rPr>
        <w:rFonts w:ascii="Symbol" w:hAnsi="Symbol"/>
      </w:rPr>
    </w:lvl>
    <w:lvl w:ilvl="8" w:tplc="40D24BE2">
      <w:start w:val="1"/>
      <w:numFmt w:val="bullet"/>
      <w:lvlText w:val=""/>
      <w:lvlJc w:val="left"/>
      <w:pPr>
        <w:ind w:left="1420" w:hanging="360"/>
      </w:pPr>
      <w:rPr>
        <w:rFonts w:ascii="Symbol" w:hAnsi="Symbol"/>
      </w:rPr>
    </w:lvl>
  </w:abstractNum>
  <w:abstractNum w:abstractNumId="7" w15:restartNumberingAfterBreak="0">
    <w:nsid w:val="2A485773"/>
    <w:multiLevelType w:val="multilevel"/>
    <w:tmpl w:val="48C89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B3C5EA8"/>
    <w:multiLevelType w:val="hybridMultilevel"/>
    <w:tmpl w:val="8834AA74"/>
    <w:lvl w:ilvl="0" w:tplc="25163D20">
      <w:start w:val="1"/>
      <w:numFmt w:val="bullet"/>
      <w:lvlText w:val="-"/>
      <w:lvlJc w:val="left"/>
      <w:pPr>
        <w:ind w:left="360" w:hanging="360"/>
      </w:pPr>
      <w:rPr>
        <w:rFonts w:ascii="Oslo Sans Office" w:eastAsiaTheme="minorHAnsi" w:hAnsi="Oslo Sans Office" w:cstheme="minorBidi"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9" w15:restartNumberingAfterBreak="0">
    <w:nsid w:val="2F2C75D1"/>
    <w:multiLevelType w:val="hybridMultilevel"/>
    <w:tmpl w:val="6558525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32330709"/>
    <w:multiLevelType w:val="hybridMultilevel"/>
    <w:tmpl w:val="B8C85020"/>
    <w:lvl w:ilvl="0" w:tplc="04140001">
      <w:start w:val="1"/>
      <w:numFmt w:val="bullet"/>
      <w:lvlText w:val=""/>
      <w:lvlJc w:val="left"/>
      <w:pPr>
        <w:ind w:left="720" w:hanging="360"/>
      </w:pPr>
      <w:rPr>
        <w:rFonts w:ascii="Symbol" w:hAnsi="Symbol" w:hint="default"/>
      </w:rPr>
    </w:lvl>
    <w:lvl w:ilvl="1" w:tplc="657A91C0">
      <w:start w:val="4"/>
      <w:numFmt w:val="bullet"/>
      <w:lvlText w:val="-"/>
      <w:lvlJc w:val="left"/>
      <w:pPr>
        <w:ind w:left="1440" w:hanging="360"/>
      </w:pPr>
      <w:rPr>
        <w:rFonts w:ascii="Aptos" w:eastAsiaTheme="minorHAnsi" w:hAnsi="Aptos" w:cstheme="minorBidi"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331A2609"/>
    <w:multiLevelType w:val="multilevel"/>
    <w:tmpl w:val="D8EA2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53E3929"/>
    <w:multiLevelType w:val="hybridMultilevel"/>
    <w:tmpl w:val="584A728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369A67DF"/>
    <w:multiLevelType w:val="multilevel"/>
    <w:tmpl w:val="3538F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90075BF"/>
    <w:multiLevelType w:val="multilevel"/>
    <w:tmpl w:val="F93C0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C4E4C11"/>
    <w:multiLevelType w:val="hybridMultilevel"/>
    <w:tmpl w:val="D1AEB4B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457E460A"/>
    <w:multiLevelType w:val="hybridMultilevel"/>
    <w:tmpl w:val="71F8CE5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4BF40A46"/>
    <w:multiLevelType w:val="hybridMultilevel"/>
    <w:tmpl w:val="08F4F42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4EF7DC25"/>
    <w:multiLevelType w:val="hybridMultilevel"/>
    <w:tmpl w:val="C358AB5A"/>
    <w:lvl w:ilvl="0" w:tplc="1234B26E">
      <w:start w:val="1"/>
      <w:numFmt w:val="bullet"/>
      <w:lvlText w:val=""/>
      <w:lvlJc w:val="left"/>
      <w:pPr>
        <w:ind w:left="720" w:hanging="360"/>
      </w:pPr>
      <w:rPr>
        <w:rFonts w:ascii="Symbol" w:hAnsi="Symbol" w:hint="default"/>
      </w:rPr>
    </w:lvl>
    <w:lvl w:ilvl="1" w:tplc="953C8E9C">
      <w:start w:val="1"/>
      <w:numFmt w:val="bullet"/>
      <w:lvlText w:val="o"/>
      <w:lvlJc w:val="left"/>
      <w:pPr>
        <w:ind w:left="1440" w:hanging="360"/>
      </w:pPr>
      <w:rPr>
        <w:rFonts w:ascii="Courier New" w:hAnsi="Courier New" w:hint="default"/>
      </w:rPr>
    </w:lvl>
    <w:lvl w:ilvl="2" w:tplc="94C859FE">
      <w:start w:val="1"/>
      <w:numFmt w:val="bullet"/>
      <w:lvlText w:val=""/>
      <w:lvlJc w:val="left"/>
      <w:pPr>
        <w:ind w:left="2160" w:hanging="360"/>
      </w:pPr>
      <w:rPr>
        <w:rFonts w:ascii="Wingdings" w:hAnsi="Wingdings" w:hint="default"/>
      </w:rPr>
    </w:lvl>
    <w:lvl w:ilvl="3" w:tplc="D4208E96">
      <w:start w:val="1"/>
      <w:numFmt w:val="bullet"/>
      <w:lvlText w:val=""/>
      <w:lvlJc w:val="left"/>
      <w:pPr>
        <w:ind w:left="2880" w:hanging="360"/>
      </w:pPr>
      <w:rPr>
        <w:rFonts w:ascii="Symbol" w:hAnsi="Symbol" w:hint="default"/>
      </w:rPr>
    </w:lvl>
    <w:lvl w:ilvl="4" w:tplc="A8B8177C">
      <w:start w:val="1"/>
      <w:numFmt w:val="bullet"/>
      <w:lvlText w:val="o"/>
      <w:lvlJc w:val="left"/>
      <w:pPr>
        <w:ind w:left="3600" w:hanging="360"/>
      </w:pPr>
      <w:rPr>
        <w:rFonts w:ascii="Courier New" w:hAnsi="Courier New" w:hint="default"/>
      </w:rPr>
    </w:lvl>
    <w:lvl w:ilvl="5" w:tplc="58006614">
      <w:start w:val="1"/>
      <w:numFmt w:val="bullet"/>
      <w:lvlText w:val=""/>
      <w:lvlJc w:val="left"/>
      <w:pPr>
        <w:ind w:left="4320" w:hanging="360"/>
      </w:pPr>
      <w:rPr>
        <w:rFonts w:ascii="Wingdings" w:hAnsi="Wingdings" w:hint="default"/>
      </w:rPr>
    </w:lvl>
    <w:lvl w:ilvl="6" w:tplc="756C1E5E">
      <w:start w:val="1"/>
      <w:numFmt w:val="bullet"/>
      <w:lvlText w:val=""/>
      <w:lvlJc w:val="left"/>
      <w:pPr>
        <w:ind w:left="5040" w:hanging="360"/>
      </w:pPr>
      <w:rPr>
        <w:rFonts w:ascii="Symbol" w:hAnsi="Symbol" w:hint="default"/>
      </w:rPr>
    </w:lvl>
    <w:lvl w:ilvl="7" w:tplc="5A8E5F14">
      <w:start w:val="1"/>
      <w:numFmt w:val="bullet"/>
      <w:lvlText w:val="o"/>
      <w:lvlJc w:val="left"/>
      <w:pPr>
        <w:ind w:left="5760" w:hanging="360"/>
      </w:pPr>
      <w:rPr>
        <w:rFonts w:ascii="Courier New" w:hAnsi="Courier New" w:hint="default"/>
      </w:rPr>
    </w:lvl>
    <w:lvl w:ilvl="8" w:tplc="DFA2E6E4">
      <w:start w:val="1"/>
      <w:numFmt w:val="bullet"/>
      <w:lvlText w:val=""/>
      <w:lvlJc w:val="left"/>
      <w:pPr>
        <w:ind w:left="6480" w:hanging="360"/>
      </w:pPr>
      <w:rPr>
        <w:rFonts w:ascii="Wingdings" w:hAnsi="Wingdings" w:hint="default"/>
      </w:rPr>
    </w:lvl>
  </w:abstractNum>
  <w:abstractNum w:abstractNumId="19" w15:restartNumberingAfterBreak="0">
    <w:nsid w:val="544E04D4"/>
    <w:multiLevelType w:val="multilevel"/>
    <w:tmpl w:val="E736A06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 w15:restartNumberingAfterBreak="0">
    <w:nsid w:val="5920568A"/>
    <w:multiLevelType w:val="hybridMultilevel"/>
    <w:tmpl w:val="7D2456B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1" w15:restartNumberingAfterBreak="0">
    <w:nsid w:val="5C254FD8"/>
    <w:multiLevelType w:val="multilevel"/>
    <w:tmpl w:val="899E0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49C7061"/>
    <w:multiLevelType w:val="multilevel"/>
    <w:tmpl w:val="07221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67732A9"/>
    <w:multiLevelType w:val="multilevel"/>
    <w:tmpl w:val="560A4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6A639B1"/>
    <w:multiLevelType w:val="hybridMultilevel"/>
    <w:tmpl w:val="D368E7F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6CBA659E"/>
    <w:multiLevelType w:val="multilevel"/>
    <w:tmpl w:val="435A5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CDE081B"/>
    <w:multiLevelType w:val="hybridMultilevel"/>
    <w:tmpl w:val="1CD2163E"/>
    <w:lvl w:ilvl="0" w:tplc="9D36B2BE">
      <w:start w:val="1"/>
      <w:numFmt w:val="decimal"/>
      <w:lvlText w:val="%1."/>
      <w:lvlJc w:val="left"/>
      <w:pPr>
        <w:ind w:left="720" w:hanging="360"/>
      </w:pPr>
    </w:lvl>
    <w:lvl w:ilvl="1" w:tplc="CDCEF696">
      <w:start w:val="1"/>
      <w:numFmt w:val="lowerRoman"/>
      <w:lvlText w:val="%2."/>
      <w:lvlJc w:val="right"/>
      <w:pPr>
        <w:ind w:left="1440" w:hanging="360"/>
      </w:pPr>
    </w:lvl>
    <w:lvl w:ilvl="2" w:tplc="8318AB9E">
      <w:start w:val="1"/>
      <w:numFmt w:val="lowerRoman"/>
      <w:lvlText w:val="%3."/>
      <w:lvlJc w:val="right"/>
      <w:pPr>
        <w:ind w:left="2160" w:hanging="180"/>
      </w:pPr>
    </w:lvl>
    <w:lvl w:ilvl="3" w:tplc="3C1A0FD0">
      <w:start w:val="1"/>
      <w:numFmt w:val="decimal"/>
      <w:lvlText w:val="%4."/>
      <w:lvlJc w:val="left"/>
      <w:pPr>
        <w:ind w:left="2880" w:hanging="360"/>
      </w:pPr>
    </w:lvl>
    <w:lvl w:ilvl="4" w:tplc="1376EC36">
      <w:start w:val="1"/>
      <w:numFmt w:val="lowerLetter"/>
      <w:lvlText w:val="%5."/>
      <w:lvlJc w:val="left"/>
      <w:pPr>
        <w:ind w:left="3600" w:hanging="360"/>
      </w:pPr>
    </w:lvl>
    <w:lvl w:ilvl="5" w:tplc="5388E65E">
      <w:start w:val="1"/>
      <w:numFmt w:val="lowerRoman"/>
      <w:lvlText w:val="%6."/>
      <w:lvlJc w:val="right"/>
      <w:pPr>
        <w:ind w:left="4320" w:hanging="180"/>
      </w:pPr>
    </w:lvl>
    <w:lvl w:ilvl="6" w:tplc="6B0AD438">
      <w:start w:val="1"/>
      <w:numFmt w:val="decimal"/>
      <w:lvlText w:val="%7."/>
      <w:lvlJc w:val="left"/>
      <w:pPr>
        <w:ind w:left="5040" w:hanging="360"/>
      </w:pPr>
    </w:lvl>
    <w:lvl w:ilvl="7" w:tplc="0CD8259C">
      <w:start w:val="1"/>
      <w:numFmt w:val="lowerLetter"/>
      <w:lvlText w:val="%8."/>
      <w:lvlJc w:val="left"/>
      <w:pPr>
        <w:ind w:left="5760" w:hanging="360"/>
      </w:pPr>
    </w:lvl>
    <w:lvl w:ilvl="8" w:tplc="54DCF2F6">
      <w:start w:val="1"/>
      <w:numFmt w:val="lowerRoman"/>
      <w:lvlText w:val="%9."/>
      <w:lvlJc w:val="right"/>
      <w:pPr>
        <w:ind w:left="6480" w:hanging="180"/>
      </w:pPr>
    </w:lvl>
  </w:abstractNum>
  <w:abstractNum w:abstractNumId="27" w15:restartNumberingAfterBreak="0">
    <w:nsid w:val="75A8033B"/>
    <w:multiLevelType w:val="multilevel"/>
    <w:tmpl w:val="247AD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81932EB"/>
    <w:multiLevelType w:val="multilevel"/>
    <w:tmpl w:val="41E42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B8A3171"/>
    <w:multiLevelType w:val="multilevel"/>
    <w:tmpl w:val="73C49C08"/>
    <w:lvl w:ilvl="0">
      <w:start w:val="1"/>
      <w:numFmt w:val="decimal"/>
      <w:lvlText w:val="%1."/>
      <w:lvlJc w:val="left"/>
      <w:pPr>
        <w:ind w:left="360" w:hanging="360"/>
      </w:pPr>
      <w:rPr>
        <w:rFonts w:hint="default"/>
        <w:color w:val="auto"/>
      </w:rPr>
    </w:lvl>
    <w:lvl w:ilvl="1">
      <w:start w:val="4"/>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800" w:hanging="180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30" w15:restartNumberingAfterBreak="0">
    <w:nsid w:val="7C226C22"/>
    <w:multiLevelType w:val="multilevel"/>
    <w:tmpl w:val="329A834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Oslo Sans Office" w:eastAsiaTheme="minorHAnsi" w:hAnsi="Oslo Sans Office" w:cstheme="minorBidi"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13619680">
    <w:abstractNumId w:val="29"/>
  </w:num>
  <w:num w:numId="2" w16cid:durableId="1411737395">
    <w:abstractNumId w:val="20"/>
  </w:num>
  <w:num w:numId="3" w16cid:durableId="1015302806">
    <w:abstractNumId w:val="5"/>
  </w:num>
  <w:num w:numId="4" w16cid:durableId="2368658">
    <w:abstractNumId w:val="10"/>
  </w:num>
  <w:num w:numId="5" w16cid:durableId="1086534475">
    <w:abstractNumId w:val="0"/>
  </w:num>
  <w:num w:numId="6" w16cid:durableId="111484657">
    <w:abstractNumId w:val="9"/>
  </w:num>
  <w:num w:numId="7" w16cid:durableId="1457747982">
    <w:abstractNumId w:val="7"/>
  </w:num>
  <w:num w:numId="8" w16cid:durableId="1237473159">
    <w:abstractNumId w:val="30"/>
  </w:num>
  <w:num w:numId="9" w16cid:durableId="1197083748">
    <w:abstractNumId w:val="2"/>
  </w:num>
  <w:num w:numId="10" w16cid:durableId="935485230">
    <w:abstractNumId w:val="15"/>
  </w:num>
  <w:num w:numId="11" w16cid:durableId="601300145">
    <w:abstractNumId w:val="3"/>
  </w:num>
  <w:num w:numId="12" w16cid:durableId="11104659">
    <w:abstractNumId w:val="21"/>
  </w:num>
  <w:num w:numId="13" w16cid:durableId="1762946149">
    <w:abstractNumId w:val="23"/>
  </w:num>
  <w:num w:numId="14" w16cid:durableId="2511853">
    <w:abstractNumId w:val="11"/>
  </w:num>
  <w:num w:numId="15" w16cid:durableId="452402065">
    <w:abstractNumId w:val="28"/>
  </w:num>
  <w:num w:numId="16" w16cid:durableId="1329938630">
    <w:abstractNumId w:val="12"/>
  </w:num>
  <w:num w:numId="17" w16cid:durableId="702445027">
    <w:abstractNumId w:val="1"/>
  </w:num>
  <w:num w:numId="18" w16cid:durableId="77102585">
    <w:abstractNumId w:val="19"/>
  </w:num>
  <w:num w:numId="19" w16cid:durableId="1500149662">
    <w:abstractNumId w:val="18"/>
  </w:num>
  <w:num w:numId="20" w16cid:durableId="998074826">
    <w:abstractNumId w:val="6"/>
  </w:num>
  <w:num w:numId="21" w16cid:durableId="2050451074">
    <w:abstractNumId w:val="17"/>
  </w:num>
  <w:num w:numId="22" w16cid:durableId="826747886">
    <w:abstractNumId w:val="22"/>
  </w:num>
  <w:num w:numId="23" w16cid:durableId="1780831922">
    <w:abstractNumId w:val="27"/>
  </w:num>
  <w:num w:numId="24" w16cid:durableId="1983191197">
    <w:abstractNumId w:val="14"/>
  </w:num>
  <w:num w:numId="25" w16cid:durableId="496114042">
    <w:abstractNumId w:val="25"/>
  </w:num>
  <w:num w:numId="26" w16cid:durableId="2037847680">
    <w:abstractNumId w:val="13"/>
  </w:num>
  <w:num w:numId="27" w16cid:durableId="1834635795">
    <w:abstractNumId w:val="8"/>
  </w:num>
  <w:num w:numId="28" w16cid:durableId="89474800">
    <w:abstractNumId w:val="26"/>
  </w:num>
  <w:num w:numId="29" w16cid:durableId="2121797101">
    <w:abstractNumId w:val="4"/>
  </w:num>
  <w:num w:numId="30" w16cid:durableId="220137050">
    <w:abstractNumId w:val="24"/>
  </w:num>
  <w:num w:numId="31" w16cid:durableId="2013409604">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4769"/>
    <w:rsid w:val="00006286"/>
    <w:rsid w:val="00006B2E"/>
    <w:rsid w:val="00006E8F"/>
    <w:rsid w:val="0000764C"/>
    <w:rsid w:val="000119BE"/>
    <w:rsid w:val="0001219D"/>
    <w:rsid w:val="00012FBA"/>
    <w:rsid w:val="000130BD"/>
    <w:rsid w:val="0001422E"/>
    <w:rsid w:val="0001448A"/>
    <w:rsid w:val="00014919"/>
    <w:rsid w:val="00015ABA"/>
    <w:rsid w:val="00015DBC"/>
    <w:rsid w:val="00017803"/>
    <w:rsid w:val="00021C70"/>
    <w:rsid w:val="00025511"/>
    <w:rsid w:val="00030953"/>
    <w:rsid w:val="000315EC"/>
    <w:rsid w:val="00031833"/>
    <w:rsid w:val="00031C13"/>
    <w:rsid w:val="00032DFA"/>
    <w:rsid w:val="000332C1"/>
    <w:rsid w:val="00033F1E"/>
    <w:rsid w:val="000353B2"/>
    <w:rsid w:val="00035FA0"/>
    <w:rsid w:val="00036D79"/>
    <w:rsid w:val="000375DC"/>
    <w:rsid w:val="000407A3"/>
    <w:rsid w:val="00041120"/>
    <w:rsid w:val="00043A79"/>
    <w:rsid w:val="000446FE"/>
    <w:rsid w:val="0004588D"/>
    <w:rsid w:val="000473F1"/>
    <w:rsid w:val="000475FB"/>
    <w:rsid w:val="00050EF0"/>
    <w:rsid w:val="00050FDA"/>
    <w:rsid w:val="00052A36"/>
    <w:rsid w:val="0005374F"/>
    <w:rsid w:val="0005495F"/>
    <w:rsid w:val="000551D3"/>
    <w:rsid w:val="00055805"/>
    <w:rsid w:val="00055BC4"/>
    <w:rsid w:val="00055CCA"/>
    <w:rsid w:val="00055FED"/>
    <w:rsid w:val="00057301"/>
    <w:rsid w:val="00063838"/>
    <w:rsid w:val="00063E1B"/>
    <w:rsid w:val="00064E6D"/>
    <w:rsid w:val="00065828"/>
    <w:rsid w:val="0006753D"/>
    <w:rsid w:val="000678BD"/>
    <w:rsid w:val="00074E44"/>
    <w:rsid w:val="00075082"/>
    <w:rsid w:val="00077FD5"/>
    <w:rsid w:val="00080E7C"/>
    <w:rsid w:val="00081AFA"/>
    <w:rsid w:val="00082ABC"/>
    <w:rsid w:val="00083905"/>
    <w:rsid w:val="00083CDC"/>
    <w:rsid w:val="00085059"/>
    <w:rsid w:val="00085482"/>
    <w:rsid w:val="00086028"/>
    <w:rsid w:val="00086919"/>
    <w:rsid w:val="00086C92"/>
    <w:rsid w:val="00086E3D"/>
    <w:rsid w:val="00086FEB"/>
    <w:rsid w:val="0009023D"/>
    <w:rsid w:val="00094347"/>
    <w:rsid w:val="00094457"/>
    <w:rsid w:val="00095A75"/>
    <w:rsid w:val="00095EC1"/>
    <w:rsid w:val="000967CD"/>
    <w:rsid w:val="00096849"/>
    <w:rsid w:val="000A0356"/>
    <w:rsid w:val="000A0942"/>
    <w:rsid w:val="000A1EF3"/>
    <w:rsid w:val="000A3446"/>
    <w:rsid w:val="000A34B8"/>
    <w:rsid w:val="000A34F8"/>
    <w:rsid w:val="000A362E"/>
    <w:rsid w:val="000A64BD"/>
    <w:rsid w:val="000B07F8"/>
    <w:rsid w:val="000B4B2F"/>
    <w:rsid w:val="000B60B6"/>
    <w:rsid w:val="000B73B7"/>
    <w:rsid w:val="000B7FF0"/>
    <w:rsid w:val="000C16A9"/>
    <w:rsid w:val="000C55D2"/>
    <w:rsid w:val="000C74CA"/>
    <w:rsid w:val="000C7E95"/>
    <w:rsid w:val="000D2FA6"/>
    <w:rsid w:val="000D3339"/>
    <w:rsid w:val="000D4E27"/>
    <w:rsid w:val="000D53B1"/>
    <w:rsid w:val="000D567C"/>
    <w:rsid w:val="000D5BC1"/>
    <w:rsid w:val="000D691D"/>
    <w:rsid w:val="000D7C2A"/>
    <w:rsid w:val="000D7E13"/>
    <w:rsid w:val="000E151A"/>
    <w:rsid w:val="000E1E65"/>
    <w:rsid w:val="000E25C1"/>
    <w:rsid w:val="000E345E"/>
    <w:rsid w:val="000E4131"/>
    <w:rsid w:val="000E464F"/>
    <w:rsid w:val="000E65C4"/>
    <w:rsid w:val="000E683E"/>
    <w:rsid w:val="000E6A55"/>
    <w:rsid w:val="000E75A0"/>
    <w:rsid w:val="000E77F6"/>
    <w:rsid w:val="000F0FBF"/>
    <w:rsid w:val="000F35A5"/>
    <w:rsid w:val="000F366F"/>
    <w:rsid w:val="000F4516"/>
    <w:rsid w:val="000F7464"/>
    <w:rsid w:val="000F7817"/>
    <w:rsid w:val="000F7E37"/>
    <w:rsid w:val="001026DA"/>
    <w:rsid w:val="001029F0"/>
    <w:rsid w:val="00102BC7"/>
    <w:rsid w:val="001063FC"/>
    <w:rsid w:val="00106F2C"/>
    <w:rsid w:val="00110862"/>
    <w:rsid w:val="001127CB"/>
    <w:rsid w:val="0011283F"/>
    <w:rsid w:val="00113747"/>
    <w:rsid w:val="00113EF8"/>
    <w:rsid w:val="00114654"/>
    <w:rsid w:val="00116866"/>
    <w:rsid w:val="0011699B"/>
    <w:rsid w:val="00116E09"/>
    <w:rsid w:val="00120B86"/>
    <w:rsid w:val="00120D19"/>
    <w:rsid w:val="00120E8C"/>
    <w:rsid w:val="00121062"/>
    <w:rsid w:val="00122DB2"/>
    <w:rsid w:val="001240CE"/>
    <w:rsid w:val="00124222"/>
    <w:rsid w:val="0012425B"/>
    <w:rsid w:val="00125CC1"/>
    <w:rsid w:val="0012714B"/>
    <w:rsid w:val="00130ED5"/>
    <w:rsid w:val="00130EDB"/>
    <w:rsid w:val="00131B37"/>
    <w:rsid w:val="001327DE"/>
    <w:rsid w:val="001342CE"/>
    <w:rsid w:val="00134806"/>
    <w:rsid w:val="001353ED"/>
    <w:rsid w:val="001360A1"/>
    <w:rsid w:val="00136B52"/>
    <w:rsid w:val="001375FD"/>
    <w:rsid w:val="00144353"/>
    <w:rsid w:val="001446DC"/>
    <w:rsid w:val="001451A4"/>
    <w:rsid w:val="001459C7"/>
    <w:rsid w:val="00146395"/>
    <w:rsid w:val="001475D0"/>
    <w:rsid w:val="001506CE"/>
    <w:rsid w:val="00150E67"/>
    <w:rsid w:val="00151A4D"/>
    <w:rsid w:val="00151ABF"/>
    <w:rsid w:val="00152EAC"/>
    <w:rsid w:val="00153994"/>
    <w:rsid w:val="00153E24"/>
    <w:rsid w:val="00156CAE"/>
    <w:rsid w:val="00157B4D"/>
    <w:rsid w:val="00157C24"/>
    <w:rsid w:val="001608E8"/>
    <w:rsid w:val="0016264B"/>
    <w:rsid w:val="00163ADA"/>
    <w:rsid w:val="001651DC"/>
    <w:rsid w:val="001659C6"/>
    <w:rsid w:val="001671F2"/>
    <w:rsid w:val="001677A6"/>
    <w:rsid w:val="00167854"/>
    <w:rsid w:val="00170484"/>
    <w:rsid w:val="00170769"/>
    <w:rsid w:val="00173311"/>
    <w:rsid w:val="001733D7"/>
    <w:rsid w:val="0017446B"/>
    <w:rsid w:val="001754AA"/>
    <w:rsid w:val="0017580C"/>
    <w:rsid w:val="00176F63"/>
    <w:rsid w:val="001770C8"/>
    <w:rsid w:val="00177377"/>
    <w:rsid w:val="00180388"/>
    <w:rsid w:val="001818AB"/>
    <w:rsid w:val="00181C07"/>
    <w:rsid w:val="00183FFA"/>
    <w:rsid w:val="001840A5"/>
    <w:rsid w:val="0018424F"/>
    <w:rsid w:val="0018482E"/>
    <w:rsid w:val="00184CC6"/>
    <w:rsid w:val="00184F02"/>
    <w:rsid w:val="00186573"/>
    <w:rsid w:val="00186733"/>
    <w:rsid w:val="0018725C"/>
    <w:rsid w:val="001921C2"/>
    <w:rsid w:val="00193C3C"/>
    <w:rsid w:val="00193F45"/>
    <w:rsid w:val="00194294"/>
    <w:rsid w:val="00195860"/>
    <w:rsid w:val="00196AB6"/>
    <w:rsid w:val="001A18EF"/>
    <w:rsid w:val="001A30AE"/>
    <w:rsid w:val="001A3207"/>
    <w:rsid w:val="001A54FF"/>
    <w:rsid w:val="001A69A5"/>
    <w:rsid w:val="001A6CAE"/>
    <w:rsid w:val="001B2B33"/>
    <w:rsid w:val="001B3CF7"/>
    <w:rsid w:val="001B40B6"/>
    <w:rsid w:val="001B601C"/>
    <w:rsid w:val="001B616B"/>
    <w:rsid w:val="001B712C"/>
    <w:rsid w:val="001C0D58"/>
    <w:rsid w:val="001C3768"/>
    <w:rsid w:val="001C43F8"/>
    <w:rsid w:val="001C6A69"/>
    <w:rsid w:val="001C6FFF"/>
    <w:rsid w:val="001C76BF"/>
    <w:rsid w:val="001D65CC"/>
    <w:rsid w:val="001D6B50"/>
    <w:rsid w:val="001E0AF8"/>
    <w:rsid w:val="001E115A"/>
    <w:rsid w:val="001E310A"/>
    <w:rsid w:val="001E42E3"/>
    <w:rsid w:val="001E4572"/>
    <w:rsid w:val="001E4752"/>
    <w:rsid w:val="001E5879"/>
    <w:rsid w:val="001E5D0B"/>
    <w:rsid w:val="001E68F9"/>
    <w:rsid w:val="001E7A79"/>
    <w:rsid w:val="001E7E3B"/>
    <w:rsid w:val="001F0A74"/>
    <w:rsid w:val="001F112F"/>
    <w:rsid w:val="001F18CF"/>
    <w:rsid w:val="001F2686"/>
    <w:rsid w:val="001F481F"/>
    <w:rsid w:val="001F510B"/>
    <w:rsid w:val="001F6206"/>
    <w:rsid w:val="001F7D45"/>
    <w:rsid w:val="00200B73"/>
    <w:rsid w:val="00200C5E"/>
    <w:rsid w:val="00200DA3"/>
    <w:rsid w:val="00201E72"/>
    <w:rsid w:val="0020379A"/>
    <w:rsid w:val="00203BF0"/>
    <w:rsid w:val="00203D60"/>
    <w:rsid w:val="00204C3D"/>
    <w:rsid w:val="002063C6"/>
    <w:rsid w:val="00207DA7"/>
    <w:rsid w:val="00207DE1"/>
    <w:rsid w:val="002122D4"/>
    <w:rsid w:val="0021316D"/>
    <w:rsid w:val="00213714"/>
    <w:rsid w:val="00214229"/>
    <w:rsid w:val="0021456E"/>
    <w:rsid w:val="00215E38"/>
    <w:rsid w:val="0022074C"/>
    <w:rsid w:val="0022275B"/>
    <w:rsid w:val="00223EC4"/>
    <w:rsid w:val="00224FA7"/>
    <w:rsid w:val="002301BF"/>
    <w:rsid w:val="00230E4A"/>
    <w:rsid w:val="002339C2"/>
    <w:rsid w:val="0023576C"/>
    <w:rsid w:val="00235EF1"/>
    <w:rsid w:val="00236D20"/>
    <w:rsid w:val="00240526"/>
    <w:rsid w:val="002430B9"/>
    <w:rsid w:val="00243794"/>
    <w:rsid w:val="00244B47"/>
    <w:rsid w:val="00244B4F"/>
    <w:rsid w:val="00245EAD"/>
    <w:rsid w:val="002464F0"/>
    <w:rsid w:val="002474CB"/>
    <w:rsid w:val="0024777A"/>
    <w:rsid w:val="00247C22"/>
    <w:rsid w:val="00247D20"/>
    <w:rsid w:val="00251A93"/>
    <w:rsid w:val="002529D4"/>
    <w:rsid w:val="00253708"/>
    <w:rsid w:val="00253E3A"/>
    <w:rsid w:val="00254622"/>
    <w:rsid w:val="00254C1F"/>
    <w:rsid w:val="0025698E"/>
    <w:rsid w:val="0025699D"/>
    <w:rsid w:val="002575C8"/>
    <w:rsid w:val="00260A59"/>
    <w:rsid w:val="00260B2C"/>
    <w:rsid w:val="002625ED"/>
    <w:rsid w:val="00263932"/>
    <w:rsid w:val="002668FB"/>
    <w:rsid w:val="00266BA0"/>
    <w:rsid w:val="00266C4B"/>
    <w:rsid w:val="00270630"/>
    <w:rsid w:val="002729CB"/>
    <w:rsid w:val="00273334"/>
    <w:rsid w:val="00276756"/>
    <w:rsid w:val="002774EA"/>
    <w:rsid w:val="00284013"/>
    <w:rsid w:val="00286673"/>
    <w:rsid w:val="0028668B"/>
    <w:rsid w:val="00292205"/>
    <w:rsid w:val="002924DC"/>
    <w:rsid w:val="00295133"/>
    <w:rsid w:val="0029781A"/>
    <w:rsid w:val="002A01B2"/>
    <w:rsid w:val="002A03D0"/>
    <w:rsid w:val="002A1235"/>
    <w:rsid w:val="002A1FC6"/>
    <w:rsid w:val="002A24D0"/>
    <w:rsid w:val="002A363E"/>
    <w:rsid w:val="002A3EEA"/>
    <w:rsid w:val="002A4807"/>
    <w:rsid w:val="002A4D61"/>
    <w:rsid w:val="002A6F0C"/>
    <w:rsid w:val="002B0AD0"/>
    <w:rsid w:val="002B2715"/>
    <w:rsid w:val="002B38BC"/>
    <w:rsid w:val="002B42F5"/>
    <w:rsid w:val="002B47F4"/>
    <w:rsid w:val="002B4DB4"/>
    <w:rsid w:val="002B5801"/>
    <w:rsid w:val="002B6263"/>
    <w:rsid w:val="002B77E6"/>
    <w:rsid w:val="002C3FFE"/>
    <w:rsid w:val="002C4441"/>
    <w:rsid w:val="002C6347"/>
    <w:rsid w:val="002D0191"/>
    <w:rsid w:val="002D01ED"/>
    <w:rsid w:val="002D090F"/>
    <w:rsid w:val="002D1BF2"/>
    <w:rsid w:val="002D54A3"/>
    <w:rsid w:val="002D5E62"/>
    <w:rsid w:val="002E0231"/>
    <w:rsid w:val="002E1368"/>
    <w:rsid w:val="002E1D2D"/>
    <w:rsid w:val="002E256B"/>
    <w:rsid w:val="002E2725"/>
    <w:rsid w:val="002E27DF"/>
    <w:rsid w:val="002E2DAE"/>
    <w:rsid w:val="002E3185"/>
    <w:rsid w:val="002E5042"/>
    <w:rsid w:val="002E54F6"/>
    <w:rsid w:val="002E661F"/>
    <w:rsid w:val="002E7111"/>
    <w:rsid w:val="002F0262"/>
    <w:rsid w:val="002F0309"/>
    <w:rsid w:val="002F06B6"/>
    <w:rsid w:val="002F081B"/>
    <w:rsid w:val="002F274B"/>
    <w:rsid w:val="002F3001"/>
    <w:rsid w:val="002F46F3"/>
    <w:rsid w:val="00300255"/>
    <w:rsid w:val="00300E17"/>
    <w:rsid w:val="00301119"/>
    <w:rsid w:val="00301496"/>
    <w:rsid w:val="00301D92"/>
    <w:rsid w:val="00302DB1"/>
    <w:rsid w:val="003038F6"/>
    <w:rsid w:val="00303A2C"/>
    <w:rsid w:val="00305282"/>
    <w:rsid w:val="00305594"/>
    <w:rsid w:val="00307F6C"/>
    <w:rsid w:val="00310327"/>
    <w:rsid w:val="00310BD7"/>
    <w:rsid w:val="00310F3A"/>
    <w:rsid w:val="0031167C"/>
    <w:rsid w:val="00312486"/>
    <w:rsid w:val="003137CB"/>
    <w:rsid w:val="00313FF1"/>
    <w:rsid w:val="00316ED6"/>
    <w:rsid w:val="00316F09"/>
    <w:rsid w:val="00321AA0"/>
    <w:rsid w:val="00322191"/>
    <w:rsid w:val="003227C0"/>
    <w:rsid w:val="00323636"/>
    <w:rsid w:val="0032523A"/>
    <w:rsid w:val="00325D57"/>
    <w:rsid w:val="0032611D"/>
    <w:rsid w:val="00327857"/>
    <w:rsid w:val="003309CD"/>
    <w:rsid w:val="00330C41"/>
    <w:rsid w:val="00330D84"/>
    <w:rsid w:val="00331091"/>
    <w:rsid w:val="00331426"/>
    <w:rsid w:val="00331D4D"/>
    <w:rsid w:val="00332C63"/>
    <w:rsid w:val="003331A9"/>
    <w:rsid w:val="003333C1"/>
    <w:rsid w:val="003361A9"/>
    <w:rsid w:val="003363C3"/>
    <w:rsid w:val="003364CF"/>
    <w:rsid w:val="0033680B"/>
    <w:rsid w:val="00337164"/>
    <w:rsid w:val="003375F9"/>
    <w:rsid w:val="003377A7"/>
    <w:rsid w:val="003403F1"/>
    <w:rsid w:val="00340824"/>
    <w:rsid w:val="00340A1B"/>
    <w:rsid w:val="00341727"/>
    <w:rsid w:val="003436C9"/>
    <w:rsid w:val="00343740"/>
    <w:rsid w:val="003438C6"/>
    <w:rsid w:val="0034421F"/>
    <w:rsid w:val="00346724"/>
    <w:rsid w:val="00346730"/>
    <w:rsid w:val="003472E8"/>
    <w:rsid w:val="00350300"/>
    <w:rsid w:val="00350E19"/>
    <w:rsid w:val="00350E48"/>
    <w:rsid w:val="00352319"/>
    <w:rsid w:val="00352D53"/>
    <w:rsid w:val="003532DE"/>
    <w:rsid w:val="003558BF"/>
    <w:rsid w:val="00356FCC"/>
    <w:rsid w:val="003577EA"/>
    <w:rsid w:val="00360ECD"/>
    <w:rsid w:val="003613EA"/>
    <w:rsid w:val="00362AC9"/>
    <w:rsid w:val="00364D19"/>
    <w:rsid w:val="00365209"/>
    <w:rsid w:val="003663D0"/>
    <w:rsid w:val="0036773B"/>
    <w:rsid w:val="0036E476"/>
    <w:rsid w:val="00370114"/>
    <w:rsid w:val="00372887"/>
    <w:rsid w:val="003728A1"/>
    <w:rsid w:val="003741BA"/>
    <w:rsid w:val="00375BF4"/>
    <w:rsid w:val="00375C4C"/>
    <w:rsid w:val="003778BE"/>
    <w:rsid w:val="00381B68"/>
    <w:rsid w:val="00381C58"/>
    <w:rsid w:val="003825FC"/>
    <w:rsid w:val="00382709"/>
    <w:rsid w:val="00383BE7"/>
    <w:rsid w:val="00383F61"/>
    <w:rsid w:val="0038489C"/>
    <w:rsid w:val="003866A1"/>
    <w:rsid w:val="0038682C"/>
    <w:rsid w:val="00386D5A"/>
    <w:rsid w:val="00387177"/>
    <w:rsid w:val="003910BF"/>
    <w:rsid w:val="0039307A"/>
    <w:rsid w:val="0039320D"/>
    <w:rsid w:val="003951BC"/>
    <w:rsid w:val="003961EF"/>
    <w:rsid w:val="00397695"/>
    <w:rsid w:val="003A0D34"/>
    <w:rsid w:val="003A124B"/>
    <w:rsid w:val="003A1741"/>
    <w:rsid w:val="003A1D4F"/>
    <w:rsid w:val="003A5E0D"/>
    <w:rsid w:val="003A68E4"/>
    <w:rsid w:val="003A6CA1"/>
    <w:rsid w:val="003B0244"/>
    <w:rsid w:val="003B0DFF"/>
    <w:rsid w:val="003B17DD"/>
    <w:rsid w:val="003B224F"/>
    <w:rsid w:val="003B2C64"/>
    <w:rsid w:val="003B5636"/>
    <w:rsid w:val="003B6854"/>
    <w:rsid w:val="003B76D6"/>
    <w:rsid w:val="003C0210"/>
    <w:rsid w:val="003C09FE"/>
    <w:rsid w:val="003C137A"/>
    <w:rsid w:val="003C1CEC"/>
    <w:rsid w:val="003C3BEA"/>
    <w:rsid w:val="003C463F"/>
    <w:rsid w:val="003C683A"/>
    <w:rsid w:val="003D0087"/>
    <w:rsid w:val="003D0639"/>
    <w:rsid w:val="003D0974"/>
    <w:rsid w:val="003D0E8D"/>
    <w:rsid w:val="003D0FB1"/>
    <w:rsid w:val="003D2115"/>
    <w:rsid w:val="003D2958"/>
    <w:rsid w:val="003D2FEE"/>
    <w:rsid w:val="003E010F"/>
    <w:rsid w:val="003E13D7"/>
    <w:rsid w:val="003E1BAA"/>
    <w:rsid w:val="003E27E3"/>
    <w:rsid w:val="003E2B34"/>
    <w:rsid w:val="003E3213"/>
    <w:rsid w:val="003E4314"/>
    <w:rsid w:val="003E7D45"/>
    <w:rsid w:val="003F2768"/>
    <w:rsid w:val="003F2D3A"/>
    <w:rsid w:val="003F3D2A"/>
    <w:rsid w:val="003F407C"/>
    <w:rsid w:val="003F612D"/>
    <w:rsid w:val="003F63FE"/>
    <w:rsid w:val="00400863"/>
    <w:rsid w:val="00400EA7"/>
    <w:rsid w:val="00401234"/>
    <w:rsid w:val="004019F9"/>
    <w:rsid w:val="00402667"/>
    <w:rsid w:val="00402F29"/>
    <w:rsid w:val="0040403E"/>
    <w:rsid w:val="0040611F"/>
    <w:rsid w:val="0040614D"/>
    <w:rsid w:val="004064AB"/>
    <w:rsid w:val="00407B01"/>
    <w:rsid w:val="00407FEC"/>
    <w:rsid w:val="0041124A"/>
    <w:rsid w:val="00411B51"/>
    <w:rsid w:val="00412698"/>
    <w:rsid w:val="00412A64"/>
    <w:rsid w:val="004132B4"/>
    <w:rsid w:val="00413900"/>
    <w:rsid w:val="00413937"/>
    <w:rsid w:val="004152FC"/>
    <w:rsid w:val="00415CE2"/>
    <w:rsid w:val="00416CF7"/>
    <w:rsid w:val="0041719F"/>
    <w:rsid w:val="00417910"/>
    <w:rsid w:val="00421098"/>
    <w:rsid w:val="00421724"/>
    <w:rsid w:val="0042262F"/>
    <w:rsid w:val="0042496A"/>
    <w:rsid w:val="00424BF2"/>
    <w:rsid w:val="00424EE9"/>
    <w:rsid w:val="00425733"/>
    <w:rsid w:val="00426E77"/>
    <w:rsid w:val="004270A1"/>
    <w:rsid w:val="004272A0"/>
    <w:rsid w:val="004272C3"/>
    <w:rsid w:val="0042783E"/>
    <w:rsid w:val="00427BA3"/>
    <w:rsid w:val="00427CAB"/>
    <w:rsid w:val="00427E42"/>
    <w:rsid w:val="0043077D"/>
    <w:rsid w:val="00430968"/>
    <w:rsid w:val="00431245"/>
    <w:rsid w:val="00431249"/>
    <w:rsid w:val="004323D1"/>
    <w:rsid w:val="00434612"/>
    <w:rsid w:val="00434BBA"/>
    <w:rsid w:val="00435503"/>
    <w:rsid w:val="00437172"/>
    <w:rsid w:val="00440578"/>
    <w:rsid w:val="00440BC1"/>
    <w:rsid w:val="00442948"/>
    <w:rsid w:val="00442E77"/>
    <w:rsid w:val="00444768"/>
    <w:rsid w:val="00445B42"/>
    <w:rsid w:val="00445D16"/>
    <w:rsid w:val="004465E0"/>
    <w:rsid w:val="004474C9"/>
    <w:rsid w:val="00451732"/>
    <w:rsid w:val="00452F3F"/>
    <w:rsid w:val="00453EA4"/>
    <w:rsid w:val="004549B6"/>
    <w:rsid w:val="0045512C"/>
    <w:rsid w:val="00455986"/>
    <w:rsid w:val="00456802"/>
    <w:rsid w:val="00456F73"/>
    <w:rsid w:val="00457425"/>
    <w:rsid w:val="00460EE7"/>
    <w:rsid w:val="0046272F"/>
    <w:rsid w:val="0046496C"/>
    <w:rsid w:val="0046498B"/>
    <w:rsid w:val="00465634"/>
    <w:rsid w:val="0046645C"/>
    <w:rsid w:val="00466574"/>
    <w:rsid w:val="00467DEE"/>
    <w:rsid w:val="004703B2"/>
    <w:rsid w:val="00470EB4"/>
    <w:rsid w:val="00473025"/>
    <w:rsid w:val="004733C0"/>
    <w:rsid w:val="00473A60"/>
    <w:rsid w:val="004744D1"/>
    <w:rsid w:val="004747EF"/>
    <w:rsid w:val="00476B8D"/>
    <w:rsid w:val="00477F59"/>
    <w:rsid w:val="004815B8"/>
    <w:rsid w:val="00482AF3"/>
    <w:rsid w:val="004836DC"/>
    <w:rsid w:val="00483FE0"/>
    <w:rsid w:val="00484732"/>
    <w:rsid w:val="00484A22"/>
    <w:rsid w:val="0049078D"/>
    <w:rsid w:val="00491367"/>
    <w:rsid w:val="00491A8F"/>
    <w:rsid w:val="00494CE9"/>
    <w:rsid w:val="00497446"/>
    <w:rsid w:val="00497479"/>
    <w:rsid w:val="004A1627"/>
    <w:rsid w:val="004A49D9"/>
    <w:rsid w:val="004B2978"/>
    <w:rsid w:val="004B3870"/>
    <w:rsid w:val="004B490E"/>
    <w:rsid w:val="004B6288"/>
    <w:rsid w:val="004B6753"/>
    <w:rsid w:val="004B6945"/>
    <w:rsid w:val="004B6BE7"/>
    <w:rsid w:val="004B7570"/>
    <w:rsid w:val="004C0B2B"/>
    <w:rsid w:val="004C4E8B"/>
    <w:rsid w:val="004D136E"/>
    <w:rsid w:val="004D32A5"/>
    <w:rsid w:val="004D41E2"/>
    <w:rsid w:val="004D600D"/>
    <w:rsid w:val="004D66CF"/>
    <w:rsid w:val="004E0948"/>
    <w:rsid w:val="004E099A"/>
    <w:rsid w:val="004E18EC"/>
    <w:rsid w:val="004E33F2"/>
    <w:rsid w:val="004E4506"/>
    <w:rsid w:val="004E4EF8"/>
    <w:rsid w:val="004E5C82"/>
    <w:rsid w:val="004E74C7"/>
    <w:rsid w:val="004E78A9"/>
    <w:rsid w:val="004F0A0D"/>
    <w:rsid w:val="004F3118"/>
    <w:rsid w:val="004F5C68"/>
    <w:rsid w:val="004F73DD"/>
    <w:rsid w:val="005000B6"/>
    <w:rsid w:val="0050208F"/>
    <w:rsid w:val="00503983"/>
    <w:rsid w:val="005041EB"/>
    <w:rsid w:val="00506183"/>
    <w:rsid w:val="00506344"/>
    <w:rsid w:val="00506C6B"/>
    <w:rsid w:val="0050741B"/>
    <w:rsid w:val="00507495"/>
    <w:rsid w:val="005100AC"/>
    <w:rsid w:val="00512FA2"/>
    <w:rsid w:val="005132C2"/>
    <w:rsid w:val="005148E8"/>
    <w:rsid w:val="00515ABE"/>
    <w:rsid w:val="00517274"/>
    <w:rsid w:val="00517DC6"/>
    <w:rsid w:val="00520536"/>
    <w:rsid w:val="0052145A"/>
    <w:rsid w:val="00521CC1"/>
    <w:rsid w:val="00521F1D"/>
    <w:rsid w:val="00522A1B"/>
    <w:rsid w:val="005262BD"/>
    <w:rsid w:val="00527313"/>
    <w:rsid w:val="005274CB"/>
    <w:rsid w:val="00530514"/>
    <w:rsid w:val="0053088F"/>
    <w:rsid w:val="00531FF7"/>
    <w:rsid w:val="00532673"/>
    <w:rsid w:val="005331E5"/>
    <w:rsid w:val="005336C2"/>
    <w:rsid w:val="00533A14"/>
    <w:rsid w:val="00536C28"/>
    <w:rsid w:val="00537599"/>
    <w:rsid w:val="00540F64"/>
    <w:rsid w:val="00541A1F"/>
    <w:rsid w:val="00542427"/>
    <w:rsid w:val="0054412F"/>
    <w:rsid w:val="00545AA5"/>
    <w:rsid w:val="00550222"/>
    <w:rsid w:val="0055044B"/>
    <w:rsid w:val="0055068A"/>
    <w:rsid w:val="0055183B"/>
    <w:rsid w:val="00555B50"/>
    <w:rsid w:val="00555BC9"/>
    <w:rsid w:val="0055777A"/>
    <w:rsid w:val="00557F61"/>
    <w:rsid w:val="00560D31"/>
    <w:rsid w:val="00561977"/>
    <w:rsid w:val="00563CA4"/>
    <w:rsid w:val="0056452F"/>
    <w:rsid w:val="0056514B"/>
    <w:rsid w:val="00565FD8"/>
    <w:rsid w:val="005665C0"/>
    <w:rsid w:val="00567104"/>
    <w:rsid w:val="0057006B"/>
    <w:rsid w:val="0057113B"/>
    <w:rsid w:val="0057145B"/>
    <w:rsid w:val="00571F86"/>
    <w:rsid w:val="00572E11"/>
    <w:rsid w:val="00573253"/>
    <w:rsid w:val="00573797"/>
    <w:rsid w:val="00575799"/>
    <w:rsid w:val="00575BF8"/>
    <w:rsid w:val="00575C67"/>
    <w:rsid w:val="00577DA3"/>
    <w:rsid w:val="00580DEA"/>
    <w:rsid w:val="005812E4"/>
    <w:rsid w:val="005814CE"/>
    <w:rsid w:val="00581A74"/>
    <w:rsid w:val="00581AA1"/>
    <w:rsid w:val="005832F9"/>
    <w:rsid w:val="00584A8D"/>
    <w:rsid w:val="00585326"/>
    <w:rsid w:val="005860A5"/>
    <w:rsid w:val="005864A4"/>
    <w:rsid w:val="005872D9"/>
    <w:rsid w:val="005874B7"/>
    <w:rsid w:val="005902C2"/>
    <w:rsid w:val="00590695"/>
    <w:rsid w:val="005947D8"/>
    <w:rsid w:val="00594E11"/>
    <w:rsid w:val="00595FDC"/>
    <w:rsid w:val="005963BA"/>
    <w:rsid w:val="005A350E"/>
    <w:rsid w:val="005A4215"/>
    <w:rsid w:val="005A4D8C"/>
    <w:rsid w:val="005A5FDD"/>
    <w:rsid w:val="005A627A"/>
    <w:rsid w:val="005A6A93"/>
    <w:rsid w:val="005A6C8C"/>
    <w:rsid w:val="005A7EE8"/>
    <w:rsid w:val="005B04C4"/>
    <w:rsid w:val="005B05F7"/>
    <w:rsid w:val="005B0E60"/>
    <w:rsid w:val="005B1E36"/>
    <w:rsid w:val="005B2B84"/>
    <w:rsid w:val="005B39F7"/>
    <w:rsid w:val="005B4472"/>
    <w:rsid w:val="005B6A2D"/>
    <w:rsid w:val="005C3372"/>
    <w:rsid w:val="005C597D"/>
    <w:rsid w:val="005C5AA4"/>
    <w:rsid w:val="005C5E1A"/>
    <w:rsid w:val="005C6676"/>
    <w:rsid w:val="005C7C98"/>
    <w:rsid w:val="005D054F"/>
    <w:rsid w:val="005D093C"/>
    <w:rsid w:val="005D0BEE"/>
    <w:rsid w:val="005D12AC"/>
    <w:rsid w:val="005D2002"/>
    <w:rsid w:val="005D2AF4"/>
    <w:rsid w:val="005D35B2"/>
    <w:rsid w:val="005D62A4"/>
    <w:rsid w:val="005D77C6"/>
    <w:rsid w:val="005D77D5"/>
    <w:rsid w:val="005D7E72"/>
    <w:rsid w:val="005E0896"/>
    <w:rsid w:val="005F0575"/>
    <w:rsid w:val="005F05F8"/>
    <w:rsid w:val="005F1CF8"/>
    <w:rsid w:val="005F38C1"/>
    <w:rsid w:val="005F4132"/>
    <w:rsid w:val="005F4C77"/>
    <w:rsid w:val="005F6C3B"/>
    <w:rsid w:val="00601057"/>
    <w:rsid w:val="00601AB7"/>
    <w:rsid w:val="00602617"/>
    <w:rsid w:val="00602AF0"/>
    <w:rsid w:val="00602C81"/>
    <w:rsid w:val="006041D8"/>
    <w:rsid w:val="006056D4"/>
    <w:rsid w:val="006071E8"/>
    <w:rsid w:val="00607890"/>
    <w:rsid w:val="0061025C"/>
    <w:rsid w:val="0061075B"/>
    <w:rsid w:val="00611C71"/>
    <w:rsid w:val="00612914"/>
    <w:rsid w:val="00612C15"/>
    <w:rsid w:val="006137CA"/>
    <w:rsid w:val="0061397C"/>
    <w:rsid w:val="00614083"/>
    <w:rsid w:val="00614EAF"/>
    <w:rsid w:val="0061561B"/>
    <w:rsid w:val="00615E6D"/>
    <w:rsid w:val="006161B6"/>
    <w:rsid w:val="006205DD"/>
    <w:rsid w:val="00621D85"/>
    <w:rsid w:val="0062212D"/>
    <w:rsid w:val="00622F11"/>
    <w:rsid w:val="00623939"/>
    <w:rsid w:val="00624058"/>
    <w:rsid w:val="00625287"/>
    <w:rsid w:val="00625883"/>
    <w:rsid w:val="006260BC"/>
    <w:rsid w:val="00626411"/>
    <w:rsid w:val="0062742B"/>
    <w:rsid w:val="00627ED1"/>
    <w:rsid w:val="00633190"/>
    <w:rsid w:val="00634B5B"/>
    <w:rsid w:val="00634C69"/>
    <w:rsid w:val="00635E8B"/>
    <w:rsid w:val="0063691A"/>
    <w:rsid w:val="00636A88"/>
    <w:rsid w:val="00636BB5"/>
    <w:rsid w:val="00640068"/>
    <w:rsid w:val="00640378"/>
    <w:rsid w:val="00641F0F"/>
    <w:rsid w:val="00641FBD"/>
    <w:rsid w:val="00642B51"/>
    <w:rsid w:val="0064406C"/>
    <w:rsid w:val="00644EAA"/>
    <w:rsid w:val="00645082"/>
    <w:rsid w:val="006450B9"/>
    <w:rsid w:val="006461CB"/>
    <w:rsid w:val="00647856"/>
    <w:rsid w:val="00650733"/>
    <w:rsid w:val="00650D94"/>
    <w:rsid w:val="006533CF"/>
    <w:rsid w:val="0065538B"/>
    <w:rsid w:val="00657214"/>
    <w:rsid w:val="0066098B"/>
    <w:rsid w:val="00662B56"/>
    <w:rsid w:val="006644E6"/>
    <w:rsid w:val="00665157"/>
    <w:rsid w:val="0066526C"/>
    <w:rsid w:val="00666DAD"/>
    <w:rsid w:val="006670CE"/>
    <w:rsid w:val="006679DE"/>
    <w:rsid w:val="0067010B"/>
    <w:rsid w:val="0067143B"/>
    <w:rsid w:val="0067192E"/>
    <w:rsid w:val="00672FEC"/>
    <w:rsid w:val="006732E7"/>
    <w:rsid w:val="00673A15"/>
    <w:rsid w:val="00675377"/>
    <w:rsid w:val="006779A1"/>
    <w:rsid w:val="00681031"/>
    <w:rsid w:val="006817E9"/>
    <w:rsid w:val="00683970"/>
    <w:rsid w:val="006839F5"/>
    <w:rsid w:val="00685257"/>
    <w:rsid w:val="00685875"/>
    <w:rsid w:val="00686DBA"/>
    <w:rsid w:val="006871D4"/>
    <w:rsid w:val="0068755D"/>
    <w:rsid w:val="006907A0"/>
    <w:rsid w:val="00690D3E"/>
    <w:rsid w:val="00691DC1"/>
    <w:rsid w:val="0069465A"/>
    <w:rsid w:val="00694A61"/>
    <w:rsid w:val="006954B3"/>
    <w:rsid w:val="006973BB"/>
    <w:rsid w:val="0069793F"/>
    <w:rsid w:val="006A0744"/>
    <w:rsid w:val="006A0B50"/>
    <w:rsid w:val="006A32AB"/>
    <w:rsid w:val="006A3E58"/>
    <w:rsid w:val="006A6935"/>
    <w:rsid w:val="006A75FD"/>
    <w:rsid w:val="006B06D2"/>
    <w:rsid w:val="006B12DA"/>
    <w:rsid w:val="006B263B"/>
    <w:rsid w:val="006B4BED"/>
    <w:rsid w:val="006B6139"/>
    <w:rsid w:val="006B65D4"/>
    <w:rsid w:val="006B665F"/>
    <w:rsid w:val="006B6670"/>
    <w:rsid w:val="006B66D2"/>
    <w:rsid w:val="006B6BBF"/>
    <w:rsid w:val="006B778D"/>
    <w:rsid w:val="006C055D"/>
    <w:rsid w:val="006C1551"/>
    <w:rsid w:val="006C2006"/>
    <w:rsid w:val="006C2965"/>
    <w:rsid w:val="006C2A65"/>
    <w:rsid w:val="006C3C25"/>
    <w:rsid w:val="006C45EF"/>
    <w:rsid w:val="006C65CF"/>
    <w:rsid w:val="006D05B7"/>
    <w:rsid w:val="006D4A64"/>
    <w:rsid w:val="006D6FFD"/>
    <w:rsid w:val="006D7EBF"/>
    <w:rsid w:val="006E006E"/>
    <w:rsid w:val="006E0306"/>
    <w:rsid w:val="006E0ABA"/>
    <w:rsid w:val="006E0FBD"/>
    <w:rsid w:val="006E2164"/>
    <w:rsid w:val="006E3DFD"/>
    <w:rsid w:val="006E4B0A"/>
    <w:rsid w:val="006E4B30"/>
    <w:rsid w:val="006E551A"/>
    <w:rsid w:val="006E55CE"/>
    <w:rsid w:val="006E5714"/>
    <w:rsid w:val="006E5D31"/>
    <w:rsid w:val="006E62FB"/>
    <w:rsid w:val="006E66E2"/>
    <w:rsid w:val="006E6D08"/>
    <w:rsid w:val="006E78F6"/>
    <w:rsid w:val="006F38F1"/>
    <w:rsid w:val="006F4A45"/>
    <w:rsid w:val="006F4EAF"/>
    <w:rsid w:val="006F7917"/>
    <w:rsid w:val="007015F9"/>
    <w:rsid w:val="00701ACE"/>
    <w:rsid w:val="00701C8B"/>
    <w:rsid w:val="00703C07"/>
    <w:rsid w:val="007042E2"/>
    <w:rsid w:val="00704A60"/>
    <w:rsid w:val="007102D0"/>
    <w:rsid w:val="007104EE"/>
    <w:rsid w:val="00712785"/>
    <w:rsid w:val="00714F32"/>
    <w:rsid w:val="00716318"/>
    <w:rsid w:val="007176B7"/>
    <w:rsid w:val="00717864"/>
    <w:rsid w:val="00720558"/>
    <w:rsid w:val="0072063A"/>
    <w:rsid w:val="007208C4"/>
    <w:rsid w:val="00720B4E"/>
    <w:rsid w:val="007226EB"/>
    <w:rsid w:val="00722E27"/>
    <w:rsid w:val="0072319B"/>
    <w:rsid w:val="00725067"/>
    <w:rsid w:val="0072618E"/>
    <w:rsid w:val="007269BC"/>
    <w:rsid w:val="00727400"/>
    <w:rsid w:val="007278DA"/>
    <w:rsid w:val="00727B60"/>
    <w:rsid w:val="00727D7C"/>
    <w:rsid w:val="00727E1C"/>
    <w:rsid w:val="007304E4"/>
    <w:rsid w:val="007305CB"/>
    <w:rsid w:val="00730F35"/>
    <w:rsid w:val="007312B7"/>
    <w:rsid w:val="007312C0"/>
    <w:rsid w:val="0073317A"/>
    <w:rsid w:val="0073679D"/>
    <w:rsid w:val="00737817"/>
    <w:rsid w:val="00737A6D"/>
    <w:rsid w:val="00737ADC"/>
    <w:rsid w:val="00741880"/>
    <w:rsid w:val="00741A42"/>
    <w:rsid w:val="00742978"/>
    <w:rsid w:val="00742EC8"/>
    <w:rsid w:val="00743765"/>
    <w:rsid w:val="0074454C"/>
    <w:rsid w:val="007452DE"/>
    <w:rsid w:val="0074598B"/>
    <w:rsid w:val="00750907"/>
    <w:rsid w:val="00751185"/>
    <w:rsid w:val="00751DC2"/>
    <w:rsid w:val="007522A3"/>
    <w:rsid w:val="00753207"/>
    <w:rsid w:val="0075348D"/>
    <w:rsid w:val="00753B8C"/>
    <w:rsid w:val="00754107"/>
    <w:rsid w:val="00754A28"/>
    <w:rsid w:val="00755DA5"/>
    <w:rsid w:val="007604CD"/>
    <w:rsid w:val="00760F24"/>
    <w:rsid w:val="0076141A"/>
    <w:rsid w:val="007646B5"/>
    <w:rsid w:val="00764BD6"/>
    <w:rsid w:val="00764D7E"/>
    <w:rsid w:val="007650DF"/>
    <w:rsid w:val="00771BCD"/>
    <w:rsid w:val="00777CCF"/>
    <w:rsid w:val="0078136B"/>
    <w:rsid w:val="007820F8"/>
    <w:rsid w:val="00782E04"/>
    <w:rsid w:val="00782E7E"/>
    <w:rsid w:val="00784606"/>
    <w:rsid w:val="00785EBD"/>
    <w:rsid w:val="0078715C"/>
    <w:rsid w:val="007876F5"/>
    <w:rsid w:val="00787EAC"/>
    <w:rsid w:val="00790815"/>
    <w:rsid w:val="00790899"/>
    <w:rsid w:val="00794EDB"/>
    <w:rsid w:val="007973EB"/>
    <w:rsid w:val="007A25A7"/>
    <w:rsid w:val="007A2C0E"/>
    <w:rsid w:val="007A3171"/>
    <w:rsid w:val="007A3569"/>
    <w:rsid w:val="007A40A9"/>
    <w:rsid w:val="007A572B"/>
    <w:rsid w:val="007A7ED1"/>
    <w:rsid w:val="007B167D"/>
    <w:rsid w:val="007C0572"/>
    <w:rsid w:val="007C26FF"/>
    <w:rsid w:val="007D1113"/>
    <w:rsid w:val="007D1BD5"/>
    <w:rsid w:val="007D296B"/>
    <w:rsid w:val="007D2F20"/>
    <w:rsid w:val="007D6C52"/>
    <w:rsid w:val="007E005F"/>
    <w:rsid w:val="007E0A0A"/>
    <w:rsid w:val="007E2A18"/>
    <w:rsid w:val="007E2A81"/>
    <w:rsid w:val="007E4B0D"/>
    <w:rsid w:val="007E4D34"/>
    <w:rsid w:val="007E53DC"/>
    <w:rsid w:val="007E5652"/>
    <w:rsid w:val="007E6B78"/>
    <w:rsid w:val="007F1361"/>
    <w:rsid w:val="007F18DE"/>
    <w:rsid w:val="007F1D74"/>
    <w:rsid w:val="007F1E88"/>
    <w:rsid w:val="007F2274"/>
    <w:rsid w:val="007F373D"/>
    <w:rsid w:val="007F3787"/>
    <w:rsid w:val="007F564D"/>
    <w:rsid w:val="007F622C"/>
    <w:rsid w:val="007F652A"/>
    <w:rsid w:val="007F6838"/>
    <w:rsid w:val="007F6C91"/>
    <w:rsid w:val="007F7E03"/>
    <w:rsid w:val="00801A49"/>
    <w:rsid w:val="00801CBA"/>
    <w:rsid w:val="00805F2E"/>
    <w:rsid w:val="0080757E"/>
    <w:rsid w:val="00810435"/>
    <w:rsid w:val="00812568"/>
    <w:rsid w:val="008126D8"/>
    <w:rsid w:val="008134FD"/>
    <w:rsid w:val="00813E88"/>
    <w:rsid w:val="0081519D"/>
    <w:rsid w:val="0081606C"/>
    <w:rsid w:val="00817227"/>
    <w:rsid w:val="00821119"/>
    <w:rsid w:val="008211DE"/>
    <w:rsid w:val="00821BC0"/>
    <w:rsid w:val="00822F89"/>
    <w:rsid w:val="008233FE"/>
    <w:rsid w:val="00824099"/>
    <w:rsid w:val="00824205"/>
    <w:rsid w:val="00826A25"/>
    <w:rsid w:val="00830443"/>
    <w:rsid w:val="008304D4"/>
    <w:rsid w:val="00830808"/>
    <w:rsid w:val="008308E2"/>
    <w:rsid w:val="00830F92"/>
    <w:rsid w:val="00831782"/>
    <w:rsid w:val="00831E04"/>
    <w:rsid w:val="00834886"/>
    <w:rsid w:val="00834CE7"/>
    <w:rsid w:val="00835594"/>
    <w:rsid w:val="00836F4E"/>
    <w:rsid w:val="008373E9"/>
    <w:rsid w:val="0083742C"/>
    <w:rsid w:val="00840C98"/>
    <w:rsid w:val="00840F45"/>
    <w:rsid w:val="00842307"/>
    <w:rsid w:val="008425C9"/>
    <w:rsid w:val="00842F16"/>
    <w:rsid w:val="00843891"/>
    <w:rsid w:val="00843B44"/>
    <w:rsid w:val="00843E4B"/>
    <w:rsid w:val="00845E95"/>
    <w:rsid w:val="00850E03"/>
    <w:rsid w:val="00850F32"/>
    <w:rsid w:val="008510A3"/>
    <w:rsid w:val="0085234A"/>
    <w:rsid w:val="0085246B"/>
    <w:rsid w:val="00852516"/>
    <w:rsid w:val="00853FA4"/>
    <w:rsid w:val="00854EB7"/>
    <w:rsid w:val="008552F0"/>
    <w:rsid w:val="00857AD3"/>
    <w:rsid w:val="00857D55"/>
    <w:rsid w:val="0086057A"/>
    <w:rsid w:val="00860C23"/>
    <w:rsid w:val="00860E3B"/>
    <w:rsid w:val="00861AC6"/>
    <w:rsid w:val="00861BF5"/>
    <w:rsid w:val="0086314D"/>
    <w:rsid w:val="0086356D"/>
    <w:rsid w:val="00864A38"/>
    <w:rsid w:val="008655AA"/>
    <w:rsid w:val="008663F6"/>
    <w:rsid w:val="008669B9"/>
    <w:rsid w:val="008711F8"/>
    <w:rsid w:val="0087291E"/>
    <w:rsid w:val="0087335E"/>
    <w:rsid w:val="00874CD7"/>
    <w:rsid w:val="00875F3F"/>
    <w:rsid w:val="00876D08"/>
    <w:rsid w:val="00880F94"/>
    <w:rsid w:val="00881511"/>
    <w:rsid w:val="00881A66"/>
    <w:rsid w:val="00881BAA"/>
    <w:rsid w:val="00881DCE"/>
    <w:rsid w:val="0088373F"/>
    <w:rsid w:val="008846DB"/>
    <w:rsid w:val="0088509F"/>
    <w:rsid w:val="00885A8C"/>
    <w:rsid w:val="00885E96"/>
    <w:rsid w:val="00885FDB"/>
    <w:rsid w:val="00886B3F"/>
    <w:rsid w:val="00890DFC"/>
    <w:rsid w:val="00891D34"/>
    <w:rsid w:val="00893414"/>
    <w:rsid w:val="00893CA9"/>
    <w:rsid w:val="008956E9"/>
    <w:rsid w:val="008974B7"/>
    <w:rsid w:val="008A1302"/>
    <w:rsid w:val="008A131D"/>
    <w:rsid w:val="008A1C61"/>
    <w:rsid w:val="008A30C3"/>
    <w:rsid w:val="008A559B"/>
    <w:rsid w:val="008A6014"/>
    <w:rsid w:val="008A60FA"/>
    <w:rsid w:val="008B00A5"/>
    <w:rsid w:val="008B0972"/>
    <w:rsid w:val="008B222E"/>
    <w:rsid w:val="008B2BDB"/>
    <w:rsid w:val="008B5529"/>
    <w:rsid w:val="008B6C8E"/>
    <w:rsid w:val="008C1043"/>
    <w:rsid w:val="008C468B"/>
    <w:rsid w:val="008C6E7D"/>
    <w:rsid w:val="008C6FA8"/>
    <w:rsid w:val="008C744A"/>
    <w:rsid w:val="008C765B"/>
    <w:rsid w:val="008D0DC1"/>
    <w:rsid w:val="008D0FDE"/>
    <w:rsid w:val="008D272C"/>
    <w:rsid w:val="008D51C3"/>
    <w:rsid w:val="008D5723"/>
    <w:rsid w:val="008D7267"/>
    <w:rsid w:val="008E0B26"/>
    <w:rsid w:val="008E1A34"/>
    <w:rsid w:val="008E214F"/>
    <w:rsid w:val="008E34AA"/>
    <w:rsid w:val="008E40F9"/>
    <w:rsid w:val="008F0587"/>
    <w:rsid w:val="008F08EE"/>
    <w:rsid w:val="008F13FD"/>
    <w:rsid w:val="008F155C"/>
    <w:rsid w:val="008F4D71"/>
    <w:rsid w:val="008F6519"/>
    <w:rsid w:val="008F66B0"/>
    <w:rsid w:val="008F7215"/>
    <w:rsid w:val="008F77CD"/>
    <w:rsid w:val="009026EF"/>
    <w:rsid w:val="00905BAC"/>
    <w:rsid w:val="0090646C"/>
    <w:rsid w:val="00907B95"/>
    <w:rsid w:val="00907C3B"/>
    <w:rsid w:val="009104C5"/>
    <w:rsid w:val="009107BE"/>
    <w:rsid w:val="00910A67"/>
    <w:rsid w:val="00911216"/>
    <w:rsid w:val="00912FAB"/>
    <w:rsid w:val="009142DC"/>
    <w:rsid w:val="0091449B"/>
    <w:rsid w:val="009146C2"/>
    <w:rsid w:val="009155FF"/>
    <w:rsid w:val="009157BC"/>
    <w:rsid w:val="00915EC3"/>
    <w:rsid w:val="00917942"/>
    <w:rsid w:val="009216DA"/>
    <w:rsid w:val="009217D5"/>
    <w:rsid w:val="00922C59"/>
    <w:rsid w:val="00922FCF"/>
    <w:rsid w:val="00923004"/>
    <w:rsid w:val="00924833"/>
    <w:rsid w:val="00927004"/>
    <w:rsid w:val="00930E34"/>
    <w:rsid w:val="00931A86"/>
    <w:rsid w:val="00931AB2"/>
    <w:rsid w:val="00932306"/>
    <w:rsid w:val="009324DE"/>
    <w:rsid w:val="00935ADD"/>
    <w:rsid w:val="009366EC"/>
    <w:rsid w:val="00936878"/>
    <w:rsid w:val="009370A9"/>
    <w:rsid w:val="009372BE"/>
    <w:rsid w:val="00937B05"/>
    <w:rsid w:val="00937B4B"/>
    <w:rsid w:val="00940351"/>
    <w:rsid w:val="00942FB1"/>
    <w:rsid w:val="0094352E"/>
    <w:rsid w:val="00943B98"/>
    <w:rsid w:val="00943C45"/>
    <w:rsid w:val="0094409D"/>
    <w:rsid w:val="0094423E"/>
    <w:rsid w:val="009450C2"/>
    <w:rsid w:val="009450C3"/>
    <w:rsid w:val="00951640"/>
    <w:rsid w:val="00952C2C"/>
    <w:rsid w:val="009530A4"/>
    <w:rsid w:val="00953CAA"/>
    <w:rsid w:val="009543A8"/>
    <w:rsid w:val="009560CD"/>
    <w:rsid w:val="00956C53"/>
    <w:rsid w:val="00957D0B"/>
    <w:rsid w:val="0096232F"/>
    <w:rsid w:val="0096270B"/>
    <w:rsid w:val="00962844"/>
    <w:rsid w:val="00963C44"/>
    <w:rsid w:val="0096465B"/>
    <w:rsid w:val="00965FF3"/>
    <w:rsid w:val="009663E4"/>
    <w:rsid w:val="009707F8"/>
    <w:rsid w:val="00971129"/>
    <w:rsid w:val="009738D4"/>
    <w:rsid w:val="009750EC"/>
    <w:rsid w:val="009777E2"/>
    <w:rsid w:val="0097797B"/>
    <w:rsid w:val="009811CC"/>
    <w:rsid w:val="00981DB1"/>
    <w:rsid w:val="009820E7"/>
    <w:rsid w:val="00984A3F"/>
    <w:rsid w:val="0099089A"/>
    <w:rsid w:val="00992CD7"/>
    <w:rsid w:val="00992EA7"/>
    <w:rsid w:val="00993100"/>
    <w:rsid w:val="0099395B"/>
    <w:rsid w:val="00993F75"/>
    <w:rsid w:val="00996584"/>
    <w:rsid w:val="009979A9"/>
    <w:rsid w:val="009A0691"/>
    <w:rsid w:val="009A1791"/>
    <w:rsid w:val="009A3D24"/>
    <w:rsid w:val="009A4B74"/>
    <w:rsid w:val="009A7F78"/>
    <w:rsid w:val="009B0870"/>
    <w:rsid w:val="009B0F24"/>
    <w:rsid w:val="009B13C3"/>
    <w:rsid w:val="009B1538"/>
    <w:rsid w:val="009B2D21"/>
    <w:rsid w:val="009B2F63"/>
    <w:rsid w:val="009B5231"/>
    <w:rsid w:val="009B5635"/>
    <w:rsid w:val="009B5895"/>
    <w:rsid w:val="009B70E0"/>
    <w:rsid w:val="009B76A4"/>
    <w:rsid w:val="009B7D9F"/>
    <w:rsid w:val="009C2285"/>
    <w:rsid w:val="009C4467"/>
    <w:rsid w:val="009C55B8"/>
    <w:rsid w:val="009D2BBB"/>
    <w:rsid w:val="009D4966"/>
    <w:rsid w:val="009D6294"/>
    <w:rsid w:val="009D6E41"/>
    <w:rsid w:val="009E1383"/>
    <w:rsid w:val="009E17B6"/>
    <w:rsid w:val="009E1BF0"/>
    <w:rsid w:val="009E2C3D"/>
    <w:rsid w:val="009E30E6"/>
    <w:rsid w:val="009E59AA"/>
    <w:rsid w:val="009E6A30"/>
    <w:rsid w:val="009F019C"/>
    <w:rsid w:val="009F13C4"/>
    <w:rsid w:val="009F1A29"/>
    <w:rsid w:val="009F2470"/>
    <w:rsid w:val="009F5FF7"/>
    <w:rsid w:val="009F6043"/>
    <w:rsid w:val="009F78FE"/>
    <w:rsid w:val="009F7CBF"/>
    <w:rsid w:val="00A00BC8"/>
    <w:rsid w:val="00A0146D"/>
    <w:rsid w:val="00A0208E"/>
    <w:rsid w:val="00A023EF"/>
    <w:rsid w:val="00A029B3"/>
    <w:rsid w:val="00A042F3"/>
    <w:rsid w:val="00A05496"/>
    <w:rsid w:val="00A06424"/>
    <w:rsid w:val="00A10D36"/>
    <w:rsid w:val="00A12FD9"/>
    <w:rsid w:val="00A1308C"/>
    <w:rsid w:val="00A143D2"/>
    <w:rsid w:val="00A147C4"/>
    <w:rsid w:val="00A151E0"/>
    <w:rsid w:val="00A15F0B"/>
    <w:rsid w:val="00A16576"/>
    <w:rsid w:val="00A20A07"/>
    <w:rsid w:val="00A20B53"/>
    <w:rsid w:val="00A2161E"/>
    <w:rsid w:val="00A2250E"/>
    <w:rsid w:val="00A240AB"/>
    <w:rsid w:val="00A25B68"/>
    <w:rsid w:val="00A26E10"/>
    <w:rsid w:val="00A300D9"/>
    <w:rsid w:val="00A32CA4"/>
    <w:rsid w:val="00A32EA2"/>
    <w:rsid w:val="00A33E63"/>
    <w:rsid w:val="00A34025"/>
    <w:rsid w:val="00A3412F"/>
    <w:rsid w:val="00A350B8"/>
    <w:rsid w:val="00A366B4"/>
    <w:rsid w:val="00A36A58"/>
    <w:rsid w:val="00A379A4"/>
    <w:rsid w:val="00A41760"/>
    <w:rsid w:val="00A43FAA"/>
    <w:rsid w:val="00A44787"/>
    <w:rsid w:val="00A46642"/>
    <w:rsid w:val="00A50D75"/>
    <w:rsid w:val="00A515EB"/>
    <w:rsid w:val="00A535A4"/>
    <w:rsid w:val="00A53656"/>
    <w:rsid w:val="00A53D71"/>
    <w:rsid w:val="00A54AAB"/>
    <w:rsid w:val="00A56802"/>
    <w:rsid w:val="00A57612"/>
    <w:rsid w:val="00A60B18"/>
    <w:rsid w:val="00A60CBD"/>
    <w:rsid w:val="00A60E6B"/>
    <w:rsid w:val="00A616AF"/>
    <w:rsid w:val="00A62225"/>
    <w:rsid w:val="00A63656"/>
    <w:rsid w:val="00A636D1"/>
    <w:rsid w:val="00A63C0A"/>
    <w:rsid w:val="00A65C2E"/>
    <w:rsid w:val="00A65E78"/>
    <w:rsid w:val="00A6624B"/>
    <w:rsid w:val="00A6663A"/>
    <w:rsid w:val="00A67238"/>
    <w:rsid w:val="00A67B11"/>
    <w:rsid w:val="00A7352E"/>
    <w:rsid w:val="00A73B85"/>
    <w:rsid w:val="00A74FC4"/>
    <w:rsid w:val="00A757D8"/>
    <w:rsid w:val="00A773A5"/>
    <w:rsid w:val="00A80210"/>
    <w:rsid w:val="00A81457"/>
    <w:rsid w:val="00A82A97"/>
    <w:rsid w:val="00A82EB1"/>
    <w:rsid w:val="00A846C2"/>
    <w:rsid w:val="00A85729"/>
    <w:rsid w:val="00A86394"/>
    <w:rsid w:val="00A873F8"/>
    <w:rsid w:val="00A87EAC"/>
    <w:rsid w:val="00A87FEE"/>
    <w:rsid w:val="00A90026"/>
    <w:rsid w:val="00A9073B"/>
    <w:rsid w:val="00A908CB"/>
    <w:rsid w:val="00A9160E"/>
    <w:rsid w:val="00A917F2"/>
    <w:rsid w:val="00A91A00"/>
    <w:rsid w:val="00A93430"/>
    <w:rsid w:val="00A93DD6"/>
    <w:rsid w:val="00A93E3C"/>
    <w:rsid w:val="00A94CD0"/>
    <w:rsid w:val="00A96C80"/>
    <w:rsid w:val="00AA100D"/>
    <w:rsid w:val="00AA48E7"/>
    <w:rsid w:val="00AA5204"/>
    <w:rsid w:val="00AA53C9"/>
    <w:rsid w:val="00AA75FD"/>
    <w:rsid w:val="00AB03C9"/>
    <w:rsid w:val="00AB0724"/>
    <w:rsid w:val="00AB083C"/>
    <w:rsid w:val="00AB0AA0"/>
    <w:rsid w:val="00AB1215"/>
    <w:rsid w:val="00AB1F44"/>
    <w:rsid w:val="00AB3688"/>
    <w:rsid w:val="00AB452C"/>
    <w:rsid w:val="00AB51ED"/>
    <w:rsid w:val="00AC00A2"/>
    <w:rsid w:val="00AC1466"/>
    <w:rsid w:val="00AC2181"/>
    <w:rsid w:val="00AC338A"/>
    <w:rsid w:val="00AC3EBB"/>
    <w:rsid w:val="00AC4855"/>
    <w:rsid w:val="00AC4CB2"/>
    <w:rsid w:val="00AC51B9"/>
    <w:rsid w:val="00AD2BB7"/>
    <w:rsid w:val="00AD70A6"/>
    <w:rsid w:val="00AE0674"/>
    <w:rsid w:val="00AE2859"/>
    <w:rsid w:val="00AE2B64"/>
    <w:rsid w:val="00AE3B3D"/>
    <w:rsid w:val="00AE4CDC"/>
    <w:rsid w:val="00AE5839"/>
    <w:rsid w:val="00AE58F1"/>
    <w:rsid w:val="00AE71BB"/>
    <w:rsid w:val="00AE7FA3"/>
    <w:rsid w:val="00AF0CBF"/>
    <w:rsid w:val="00AF0F87"/>
    <w:rsid w:val="00AF1827"/>
    <w:rsid w:val="00AF1F9A"/>
    <w:rsid w:val="00AF242A"/>
    <w:rsid w:val="00AF2D94"/>
    <w:rsid w:val="00AF3D70"/>
    <w:rsid w:val="00AF46A7"/>
    <w:rsid w:val="00AF4838"/>
    <w:rsid w:val="00AF6889"/>
    <w:rsid w:val="00AF69B1"/>
    <w:rsid w:val="00B003C4"/>
    <w:rsid w:val="00B01094"/>
    <w:rsid w:val="00B016A8"/>
    <w:rsid w:val="00B03CB4"/>
    <w:rsid w:val="00B0635E"/>
    <w:rsid w:val="00B06722"/>
    <w:rsid w:val="00B07554"/>
    <w:rsid w:val="00B10DAE"/>
    <w:rsid w:val="00B12E6C"/>
    <w:rsid w:val="00B13371"/>
    <w:rsid w:val="00B138AA"/>
    <w:rsid w:val="00B209BD"/>
    <w:rsid w:val="00B20E52"/>
    <w:rsid w:val="00B214D7"/>
    <w:rsid w:val="00B21F64"/>
    <w:rsid w:val="00B27517"/>
    <w:rsid w:val="00B27D2A"/>
    <w:rsid w:val="00B27F42"/>
    <w:rsid w:val="00B318F0"/>
    <w:rsid w:val="00B31B5A"/>
    <w:rsid w:val="00B333DF"/>
    <w:rsid w:val="00B362B6"/>
    <w:rsid w:val="00B37C34"/>
    <w:rsid w:val="00B40204"/>
    <w:rsid w:val="00B40996"/>
    <w:rsid w:val="00B4227A"/>
    <w:rsid w:val="00B43E35"/>
    <w:rsid w:val="00B44A32"/>
    <w:rsid w:val="00B45194"/>
    <w:rsid w:val="00B50C1D"/>
    <w:rsid w:val="00B51AD6"/>
    <w:rsid w:val="00B52D59"/>
    <w:rsid w:val="00B5336A"/>
    <w:rsid w:val="00B53CFE"/>
    <w:rsid w:val="00B54145"/>
    <w:rsid w:val="00B549FA"/>
    <w:rsid w:val="00B553C4"/>
    <w:rsid w:val="00B55D20"/>
    <w:rsid w:val="00B55D55"/>
    <w:rsid w:val="00B55E1D"/>
    <w:rsid w:val="00B56B15"/>
    <w:rsid w:val="00B6090A"/>
    <w:rsid w:val="00B61BEB"/>
    <w:rsid w:val="00B620D3"/>
    <w:rsid w:val="00B63D6A"/>
    <w:rsid w:val="00B6435F"/>
    <w:rsid w:val="00B6457D"/>
    <w:rsid w:val="00B646B1"/>
    <w:rsid w:val="00B656E9"/>
    <w:rsid w:val="00B65879"/>
    <w:rsid w:val="00B65A12"/>
    <w:rsid w:val="00B67FE0"/>
    <w:rsid w:val="00B70EE6"/>
    <w:rsid w:val="00B71F5D"/>
    <w:rsid w:val="00B73A2B"/>
    <w:rsid w:val="00B76C4C"/>
    <w:rsid w:val="00B77E49"/>
    <w:rsid w:val="00B82F77"/>
    <w:rsid w:val="00B83080"/>
    <w:rsid w:val="00B84734"/>
    <w:rsid w:val="00B84DAE"/>
    <w:rsid w:val="00B851BE"/>
    <w:rsid w:val="00B85BBC"/>
    <w:rsid w:val="00B8765D"/>
    <w:rsid w:val="00B90363"/>
    <w:rsid w:val="00B9062E"/>
    <w:rsid w:val="00B90CB3"/>
    <w:rsid w:val="00B92CEE"/>
    <w:rsid w:val="00B93591"/>
    <w:rsid w:val="00B93E89"/>
    <w:rsid w:val="00B953FC"/>
    <w:rsid w:val="00B954EF"/>
    <w:rsid w:val="00B95628"/>
    <w:rsid w:val="00B97097"/>
    <w:rsid w:val="00BA10AD"/>
    <w:rsid w:val="00BA147C"/>
    <w:rsid w:val="00BA1541"/>
    <w:rsid w:val="00BA1815"/>
    <w:rsid w:val="00BA1D91"/>
    <w:rsid w:val="00BA322F"/>
    <w:rsid w:val="00BA371C"/>
    <w:rsid w:val="00BA5102"/>
    <w:rsid w:val="00BA65D9"/>
    <w:rsid w:val="00BA67E2"/>
    <w:rsid w:val="00BA7213"/>
    <w:rsid w:val="00BA7DDE"/>
    <w:rsid w:val="00BB0D6B"/>
    <w:rsid w:val="00BB1E28"/>
    <w:rsid w:val="00BB27BD"/>
    <w:rsid w:val="00BB2A79"/>
    <w:rsid w:val="00BB3864"/>
    <w:rsid w:val="00BB48DA"/>
    <w:rsid w:val="00BB5238"/>
    <w:rsid w:val="00BB7333"/>
    <w:rsid w:val="00BC308A"/>
    <w:rsid w:val="00BC4511"/>
    <w:rsid w:val="00BC4E75"/>
    <w:rsid w:val="00BC5765"/>
    <w:rsid w:val="00BC57CF"/>
    <w:rsid w:val="00BC5A82"/>
    <w:rsid w:val="00BC696E"/>
    <w:rsid w:val="00BC745A"/>
    <w:rsid w:val="00BC75E6"/>
    <w:rsid w:val="00BD0129"/>
    <w:rsid w:val="00BD3C8B"/>
    <w:rsid w:val="00BD5714"/>
    <w:rsid w:val="00BD6E28"/>
    <w:rsid w:val="00BD7D69"/>
    <w:rsid w:val="00BD7FC4"/>
    <w:rsid w:val="00BE09B2"/>
    <w:rsid w:val="00BE1564"/>
    <w:rsid w:val="00BE20B2"/>
    <w:rsid w:val="00BE2676"/>
    <w:rsid w:val="00BE40F1"/>
    <w:rsid w:val="00BE4C6E"/>
    <w:rsid w:val="00BE51D1"/>
    <w:rsid w:val="00BF0225"/>
    <w:rsid w:val="00BF14B8"/>
    <w:rsid w:val="00BF1BB2"/>
    <w:rsid w:val="00BF2943"/>
    <w:rsid w:val="00C011A4"/>
    <w:rsid w:val="00C01AB7"/>
    <w:rsid w:val="00C021AE"/>
    <w:rsid w:val="00C03F44"/>
    <w:rsid w:val="00C04CCF"/>
    <w:rsid w:val="00C05D57"/>
    <w:rsid w:val="00C06E06"/>
    <w:rsid w:val="00C0700F"/>
    <w:rsid w:val="00C07398"/>
    <w:rsid w:val="00C07FC1"/>
    <w:rsid w:val="00C1075D"/>
    <w:rsid w:val="00C1075E"/>
    <w:rsid w:val="00C118BA"/>
    <w:rsid w:val="00C1195A"/>
    <w:rsid w:val="00C126C3"/>
    <w:rsid w:val="00C12904"/>
    <w:rsid w:val="00C14302"/>
    <w:rsid w:val="00C1503E"/>
    <w:rsid w:val="00C167D6"/>
    <w:rsid w:val="00C170EC"/>
    <w:rsid w:val="00C1751C"/>
    <w:rsid w:val="00C231C0"/>
    <w:rsid w:val="00C2391F"/>
    <w:rsid w:val="00C23D6F"/>
    <w:rsid w:val="00C25423"/>
    <w:rsid w:val="00C255A1"/>
    <w:rsid w:val="00C25BE5"/>
    <w:rsid w:val="00C264C3"/>
    <w:rsid w:val="00C275C5"/>
    <w:rsid w:val="00C27A3F"/>
    <w:rsid w:val="00C27D28"/>
    <w:rsid w:val="00C27D80"/>
    <w:rsid w:val="00C27FDE"/>
    <w:rsid w:val="00C303D0"/>
    <w:rsid w:val="00C3116A"/>
    <w:rsid w:val="00C3141E"/>
    <w:rsid w:val="00C32415"/>
    <w:rsid w:val="00C3422C"/>
    <w:rsid w:val="00C34D94"/>
    <w:rsid w:val="00C35029"/>
    <w:rsid w:val="00C35089"/>
    <w:rsid w:val="00C355FE"/>
    <w:rsid w:val="00C35DED"/>
    <w:rsid w:val="00C36D6A"/>
    <w:rsid w:val="00C37CD8"/>
    <w:rsid w:val="00C4162F"/>
    <w:rsid w:val="00C42E27"/>
    <w:rsid w:val="00C42F5D"/>
    <w:rsid w:val="00C431FC"/>
    <w:rsid w:val="00C43B09"/>
    <w:rsid w:val="00C44730"/>
    <w:rsid w:val="00C4723E"/>
    <w:rsid w:val="00C51925"/>
    <w:rsid w:val="00C51F59"/>
    <w:rsid w:val="00C521E8"/>
    <w:rsid w:val="00C529CB"/>
    <w:rsid w:val="00C536FB"/>
    <w:rsid w:val="00C54725"/>
    <w:rsid w:val="00C57B10"/>
    <w:rsid w:val="00C60297"/>
    <w:rsid w:val="00C61647"/>
    <w:rsid w:val="00C61EB6"/>
    <w:rsid w:val="00C6302B"/>
    <w:rsid w:val="00C63A19"/>
    <w:rsid w:val="00C6455B"/>
    <w:rsid w:val="00C651F7"/>
    <w:rsid w:val="00C66022"/>
    <w:rsid w:val="00C6640A"/>
    <w:rsid w:val="00C700B7"/>
    <w:rsid w:val="00C7182A"/>
    <w:rsid w:val="00C71D9C"/>
    <w:rsid w:val="00C71D9F"/>
    <w:rsid w:val="00C74B88"/>
    <w:rsid w:val="00C74F23"/>
    <w:rsid w:val="00C7615B"/>
    <w:rsid w:val="00C8100D"/>
    <w:rsid w:val="00C83445"/>
    <w:rsid w:val="00C83481"/>
    <w:rsid w:val="00C8360B"/>
    <w:rsid w:val="00C83C53"/>
    <w:rsid w:val="00C8587B"/>
    <w:rsid w:val="00C85DA6"/>
    <w:rsid w:val="00C9307E"/>
    <w:rsid w:val="00C9684A"/>
    <w:rsid w:val="00CA026A"/>
    <w:rsid w:val="00CA15FD"/>
    <w:rsid w:val="00CA46D9"/>
    <w:rsid w:val="00CA49C8"/>
    <w:rsid w:val="00CA4BE1"/>
    <w:rsid w:val="00CA6914"/>
    <w:rsid w:val="00CB3637"/>
    <w:rsid w:val="00CB3C75"/>
    <w:rsid w:val="00CB3D96"/>
    <w:rsid w:val="00CB3FAC"/>
    <w:rsid w:val="00CB548A"/>
    <w:rsid w:val="00CB6F0D"/>
    <w:rsid w:val="00CC166C"/>
    <w:rsid w:val="00CC2D69"/>
    <w:rsid w:val="00CC3C21"/>
    <w:rsid w:val="00CC4080"/>
    <w:rsid w:val="00CC4688"/>
    <w:rsid w:val="00CC48B4"/>
    <w:rsid w:val="00CC4E14"/>
    <w:rsid w:val="00CC5D91"/>
    <w:rsid w:val="00CC633B"/>
    <w:rsid w:val="00CD060D"/>
    <w:rsid w:val="00CD1B75"/>
    <w:rsid w:val="00CD2B2E"/>
    <w:rsid w:val="00CD2F3F"/>
    <w:rsid w:val="00CD33BB"/>
    <w:rsid w:val="00CD49BF"/>
    <w:rsid w:val="00CD4A06"/>
    <w:rsid w:val="00CD4AA3"/>
    <w:rsid w:val="00CD66BC"/>
    <w:rsid w:val="00CD67D3"/>
    <w:rsid w:val="00CD78C0"/>
    <w:rsid w:val="00CE0368"/>
    <w:rsid w:val="00CE266A"/>
    <w:rsid w:val="00CE26F3"/>
    <w:rsid w:val="00CE35F8"/>
    <w:rsid w:val="00CE42AF"/>
    <w:rsid w:val="00CE4338"/>
    <w:rsid w:val="00CE4953"/>
    <w:rsid w:val="00CE4CCE"/>
    <w:rsid w:val="00CE518C"/>
    <w:rsid w:val="00CE52CE"/>
    <w:rsid w:val="00CE5D82"/>
    <w:rsid w:val="00CE7379"/>
    <w:rsid w:val="00CF0BEF"/>
    <w:rsid w:val="00CF0BFC"/>
    <w:rsid w:val="00CF19DA"/>
    <w:rsid w:val="00CF1A0A"/>
    <w:rsid w:val="00CF4782"/>
    <w:rsid w:val="00CF49EF"/>
    <w:rsid w:val="00CF5630"/>
    <w:rsid w:val="00CF6EBE"/>
    <w:rsid w:val="00D00976"/>
    <w:rsid w:val="00D01545"/>
    <w:rsid w:val="00D01CB3"/>
    <w:rsid w:val="00D0256F"/>
    <w:rsid w:val="00D02A56"/>
    <w:rsid w:val="00D0329C"/>
    <w:rsid w:val="00D04A50"/>
    <w:rsid w:val="00D07A52"/>
    <w:rsid w:val="00D11645"/>
    <w:rsid w:val="00D12A3A"/>
    <w:rsid w:val="00D12B25"/>
    <w:rsid w:val="00D12E4F"/>
    <w:rsid w:val="00D13070"/>
    <w:rsid w:val="00D142CB"/>
    <w:rsid w:val="00D14C0B"/>
    <w:rsid w:val="00D20060"/>
    <w:rsid w:val="00D20587"/>
    <w:rsid w:val="00D20DCF"/>
    <w:rsid w:val="00D216D5"/>
    <w:rsid w:val="00D2322B"/>
    <w:rsid w:val="00D23692"/>
    <w:rsid w:val="00D247D1"/>
    <w:rsid w:val="00D24D89"/>
    <w:rsid w:val="00D25803"/>
    <w:rsid w:val="00D260DF"/>
    <w:rsid w:val="00D26E1B"/>
    <w:rsid w:val="00D277B6"/>
    <w:rsid w:val="00D279D1"/>
    <w:rsid w:val="00D27B1B"/>
    <w:rsid w:val="00D27B3C"/>
    <w:rsid w:val="00D30250"/>
    <w:rsid w:val="00D3256A"/>
    <w:rsid w:val="00D32605"/>
    <w:rsid w:val="00D33753"/>
    <w:rsid w:val="00D3395E"/>
    <w:rsid w:val="00D33FBA"/>
    <w:rsid w:val="00D34AFB"/>
    <w:rsid w:val="00D36154"/>
    <w:rsid w:val="00D36BA5"/>
    <w:rsid w:val="00D37938"/>
    <w:rsid w:val="00D37B5B"/>
    <w:rsid w:val="00D37BB2"/>
    <w:rsid w:val="00D40200"/>
    <w:rsid w:val="00D40732"/>
    <w:rsid w:val="00D42537"/>
    <w:rsid w:val="00D438A3"/>
    <w:rsid w:val="00D44A50"/>
    <w:rsid w:val="00D4655C"/>
    <w:rsid w:val="00D473EA"/>
    <w:rsid w:val="00D507F5"/>
    <w:rsid w:val="00D52BDE"/>
    <w:rsid w:val="00D6104D"/>
    <w:rsid w:val="00D633C3"/>
    <w:rsid w:val="00D64023"/>
    <w:rsid w:val="00D64A98"/>
    <w:rsid w:val="00D66264"/>
    <w:rsid w:val="00D71CDA"/>
    <w:rsid w:val="00D721B6"/>
    <w:rsid w:val="00D73242"/>
    <w:rsid w:val="00D74980"/>
    <w:rsid w:val="00D75C64"/>
    <w:rsid w:val="00D768DE"/>
    <w:rsid w:val="00D809C3"/>
    <w:rsid w:val="00D80ED9"/>
    <w:rsid w:val="00D8326C"/>
    <w:rsid w:val="00D85F11"/>
    <w:rsid w:val="00D8644D"/>
    <w:rsid w:val="00D8667E"/>
    <w:rsid w:val="00D9097C"/>
    <w:rsid w:val="00D91F0E"/>
    <w:rsid w:val="00D92FC3"/>
    <w:rsid w:val="00D93F96"/>
    <w:rsid w:val="00D9410E"/>
    <w:rsid w:val="00D948CE"/>
    <w:rsid w:val="00D95C31"/>
    <w:rsid w:val="00D96209"/>
    <w:rsid w:val="00D9684F"/>
    <w:rsid w:val="00DA0EB9"/>
    <w:rsid w:val="00DA1E67"/>
    <w:rsid w:val="00DA37FA"/>
    <w:rsid w:val="00DA6635"/>
    <w:rsid w:val="00DB0040"/>
    <w:rsid w:val="00DB0380"/>
    <w:rsid w:val="00DB0A1C"/>
    <w:rsid w:val="00DB0C59"/>
    <w:rsid w:val="00DB2C48"/>
    <w:rsid w:val="00DB3C76"/>
    <w:rsid w:val="00DB4E8D"/>
    <w:rsid w:val="00DB51FF"/>
    <w:rsid w:val="00DB688C"/>
    <w:rsid w:val="00DC1A96"/>
    <w:rsid w:val="00DC1D25"/>
    <w:rsid w:val="00DC4E7D"/>
    <w:rsid w:val="00DC5D58"/>
    <w:rsid w:val="00DC62DB"/>
    <w:rsid w:val="00DC67B6"/>
    <w:rsid w:val="00DC6BE5"/>
    <w:rsid w:val="00DD0776"/>
    <w:rsid w:val="00DD0B38"/>
    <w:rsid w:val="00DD2111"/>
    <w:rsid w:val="00DD3305"/>
    <w:rsid w:val="00DD4A92"/>
    <w:rsid w:val="00DD6708"/>
    <w:rsid w:val="00DD6767"/>
    <w:rsid w:val="00DE0C54"/>
    <w:rsid w:val="00DE4A9C"/>
    <w:rsid w:val="00DF104F"/>
    <w:rsid w:val="00DF1D91"/>
    <w:rsid w:val="00DF2044"/>
    <w:rsid w:val="00DF37EE"/>
    <w:rsid w:val="00DF4879"/>
    <w:rsid w:val="00DF5A5A"/>
    <w:rsid w:val="00DF6135"/>
    <w:rsid w:val="00DF6219"/>
    <w:rsid w:val="00E0095A"/>
    <w:rsid w:val="00E0354E"/>
    <w:rsid w:val="00E038D0"/>
    <w:rsid w:val="00E05021"/>
    <w:rsid w:val="00E0553A"/>
    <w:rsid w:val="00E102B0"/>
    <w:rsid w:val="00E1189A"/>
    <w:rsid w:val="00E12447"/>
    <w:rsid w:val="00E12A05"/>
    <w:rsid w:val="00E13720"/>
    <w:rsid w:val="00E15696"/>
    <w:rsid w:val="00E158E6"/>
    <w:rsid w:val="00E16068"/>
    <w:rsid w:val="00E163C4"/>
    <w:rsid w:val="00E16E42"/>
    <w:rsid w:val="00E17F7C"/>
    <w:rsid w:val="00E21C44"/>
    <w:rsid w:val="00E247D8"/>
    <w:rsid w:val="00E2612F"/>
    <w:rsid w:val="00E2703A"/>
    <w:rsid w:val="00E3022A"/>
    <w:rsid w:val="00E326CF"/>
    <w:rsid w:val="00E32D0B"/>
    <w:rsid w:val="00E35617"/>
    <w:rsid w:val="00E41639"/>
    <w:rsid w:val="00E41927"/>
    <w:rsid w:val="00E42FD6"/>
    <w:rsid w:val="00E43F83"/>
    <w:rsid w:val="00E456C2"/>
    <w:rsid w:val="00E45759"/>
    <w:rsid w:val="00E4602E"/>
    <w:rsid w:val="00E4730D"/>
    <w:rsid w:val="00E4733F"/>
    <w:rsid w:val="00E508BD"/>
    <w:rsid w:val="00E51BBB"/>
    <w:rsid w:val="00E51BC2"/>
    <w:rsid w:val="00E51F3C"/>
    <w:rsid w:val="00E5279F"/>
    <w:rsid w:val="00E54C38"/>
    <w:rsid w:val="00E56733"/>
    <w:rsid w:val="00E568FC"/>
    <w:rsid w:val="00E56C44"/>
    <w:rsid w:val="00E57717"/>
    <w:rsid w:val="00E57F49"/>
    <w:rsid w:val="00E624B1"/>
    <w:rsid w:val="00E63535"/>
    <w:rsid w:val="00E64441"/>
    <w:rsid w:val="00E701D0"/>
    <w:rsid w:val="00E7044D"/>
    <w:rsid w:val="00E72442"/>
    <w:rsid w:val="00E73DAE"/>
    <w:rsid w:val="00E74964"/>
    <w:rsid w:val="00E80B05"/>
    <w:rsid w:val="00E8141E"/>
    <w:rsid w:val="00E81921"/>
    <w:rsid w:val="00E82769"/>
    <w:rsid w:val="00E844CD"/>
    <w:rsid w:val="00E87566"/>
    <w:rsid w:val="00E90CA8"/>
    <w:rsid w:val="00E91F64"/>
    <w:rsid w:val="00E9324F"/>
    <w:rsid w:val="00E9355D"/>
    <w:rsid w:val="00E943CE"/>
    <w:rsid w:val="00E956D6"/>
    <w:rsid w:val="00E96461"/>
    <w:rsid w:val="00E96BBB"/>
    <w:rsid w:val="00E975BF"/>
    <w:rsid w:val="00EA0721"/>
    <w:rsid w:val="00EA23E4"/>
    <w:rsid w:val="00EA26AC"/>
    <w:rsid w:val="00EA288F"/>
    <w:rsid w:val="00EA51BF"/>
    <w:rsid w:val="00EA6251"/>
    <w:rsid w:val="00EA6A74"/>
    <w:rsid w:val="00EA6C26"/>
    <w:rsid w:val="00EA77D3"/>
    <w:rsid w:val="00EA79C4"/>
    <w:rsid w:val="00EB0B9E"/>
    <w:rsid w:val="00EB5AF6"/>
    <w:rsid w:val="00EB688F"/>
    <w:rsid w:val="00EB77C5"/>
    <w:rsid w:val="00EC1086"/>
    <w:rsid w:val="00EC20AD"/>
    <w:rsid w:val="00EC2CA7"/>
    <w:rsid w:val="00EC3710"/>
    <w:rsid w:val="00EC3DC1"/>
    <w:rsid w:val="00EC593B"/>
    <w:rsid w:val="00EC63CD"/>
    <w:rsid w:val="00EC71ED"/>
    <w:rsid w:val="00EC7E28"/>
    <w:rsid w:val="00ED03B0"/>
    <w:rsid w:val="00ED2820"/>
    <w:rsid w:val="00ED47E9"/>
    <w:rsid w:val="00ED47F7"/>
    <w:rsid w:val="00ED4C34"/>
    <w:rsid w:val="00ED4E45"/>
    <w:rsid w:val="00ED576B"/>
    <w:rsid w:val="00EE0D47"/>
    <w:rsid w:val="00EE20D7"/>
    <w:rsid w:val="00EE2601"/>
    <w:rsid w:val="00EE281E"/>
    <w:rsid w:val="00EE38BE"/>
    <w:rsid w:val="00EE5630"/>
    <w:rsid w:val="00EE639D"/>
    <w:rsid w:val="00EE6401"/>
    <w:rsid w:val="00EE782E"/>
    <w:rsid w:val="00EF0670"/>
    <w:rsid w:val="00EF0B17"/>
    <w:rsid w:val="00EF2954"/>
    <w:rsid w:val="00F00A45"/>
    <w:rsid w:val="00F00E67"/>
    <w:rsid w:val="00F01745"/>
    <w:rsid w:val="00F02D28"/>
    <w:rsid w:val="00F0389E"/>
    <w:rsid w:val="00F03DF1"/>
    <w:rsid w:val="00F06D17"/>
    <w:rsid w:val="00F07681"/>
    <w:rsid w:val="00F10C9A"/>
    <w:rsid w:val="00F11895"/>
    <w:rsid w:val="00F13B0C"/>
    <w:rsid w:val="00F1493F"/>
    <w:rsid w:val="00F15E3F"/>
    <w:rsid w:val="00F165C1"/>
    <w:rsid w:val="00F17654"/>
    <w:rsid w:val="00F20A5B"/>
    <w:rsid w:val="00F21901"/>
    <w:rsid w:val="00F2429C"/>
    <w:rsid w:val="00F2493C"/>
    <w:rsid w:val="00F251C8"/>
    <w:rsid w:val="00F2582E"/>
    <w:rsid w:val="00F260DB"/>
    <w:rsid w:val="00F26E2C"/>
    <w:rsid w:val="00F307CA"/>
    <w:rsid w:val="00F308D3"/>
    <w:rsid w:val="00F3239B"/>
    <w:rsid w:val="00F325AB"/>
    <w:rsid w:val="00F350A7"/>
    <w:rsid w:val="00F36B33"/>
    <w:rsid w:val="00F401E4"/>
    <w:rsid w:val="00F4334A"/>
    <w:rsid w:val="00F450D2"/>
    <w:rsid w:val="00F458A8"/>
    <w:rsid w:val="00F45C36"/>
    <w:rsid w:val="00F476EF"/>
    <w:rsid w:val="00F50FF3"/>
    <w:rsid w:val="00F51B68"/>
    <w:rsid w:val="00F525F0"/>
    <w:rsid w:val="00F52C0A"/>
    <w:rsid w:val="00F52DE5"/>
    <w:rsid w:val="00F53652"/>
    <w:rsid w:val="00F53C40"/>
    <w:rsid w:val="00F5449C"/>
    <w:rsid w:val="00F54E96"/>
    <w:rsid w:val="00F55480"/>
    <w:rsid w:val="00F55AC7"/>
    <w:rsid w:val="00F61A62"/>
    <w:rsid w:val="00F61ED1"/>
    <w:rsid w:val="00F6246B"/>
    <w:rsid w:val="00F624A1"/>
    <w:rsid w:val="00F62EB5"/>
    <w:rsid w:val="00F647F0"/>
    <w:rsid w:val="00F64B62"/>
    <w:rsid w:val="00F64DFC"/>
    <w:rsid w:val="00F6532C"/>
    <w:rsid w:val="00F67E33"/>
    <w:rsid w:val="00F7112D"/>
    <w:rsid w:val="00F7191B"/>
    <w:rsid w:val="00F71DFC"/>
    <w:rsid w:val="00F7337E"/>
    <w:rsid w:val="00F74085"/>
    <w:rsid w:val="00F74717"/>
    <w:rsid w:val="00F74809"/>
    <w:rsid w:val="00F751CA"/>
    <w:rsid w:val="00F76DCC"/>
    <w:rsid w:val="00F80502"/>
    <w:rsid w:val="00F81418"/>
    <w:rsid w:val="00F8153B"/>
    <w:rsid w:val="00F81685"/>
    <w:rsid w:val="00F821B2"/>
    <w:rsid w:val="00F82A1E"/>
    <w:rsid w:val="00F82BA8"/>
    <w:rsid w:val="00F836D1"/>
    <w:rsid w:val="00F841C9"/>
    <w:rsid w:val="00F84530"/>
    <w:rsid w:val="00F846FD"/>
    <w:rsid w:val="00F84BE1"/>
    <w:rsid w:val="00F84D6E"/>
    <w:rsid w:val="00F857DE"/>
    <w:rsid w:val="00F85A3E"/>
    <w:rsid w:val="00F86C3D"/>
    <w:rsid w:val="00F86DA8"/>
    <w:rsid w:val="00F86EA9"/>
    <w:rsid w:val="00F90A70"/>
    <w:rsid w:val="00F92BE5"/>
    <w:rsid w:val="00F93CB1"/>
    <w:rsid w:val="00F93F05"/>
    <w:rsid w:val="00F94744"/>
    <w:rsid w:val="00F94CD9"/>
    <w:rsid w:val="00F951B7"/>
    <w:rsid w:val="00F971DF"/>
    <w:rsid w:val="00F97387"/>
    <w:rsid w:val="00FA023A"/>
    <w:rsid w:val="00FA1FD2"/>
    <w:rsid w:val="00FA6EDB"/>
    <w:rsid w:val="00FA71A9"/>
    <w:rsid w:val="00FB13E6"/>
    <w:rsid w:val="00FB2580"/>
    <w:rsid w:val="00FB408E"/>
    <w:rsid w:val="00FB4133"/>
    <w:rsid w:val="00FB4F74"/>
    <w:rsid w:val="00FB5530"/>
    <w:rsid w:val="00FB5DF6"/>
    <w:rsid w:val="00FC0472"/>
    <w:rsid w:val="00FC08B8"/>
    <w:rsid w:val="00FC2472"/>
    <w:rsid w:val="00FC32AB"/>
    <w:rsid w:val="00FC3303"/>
    <w:rsid w:val="00FC4130"/>
    <w:rsid w:val="00FC44F4"/>
    <w:rsid w:val="00FC469F"/>
    <w:rsid w:val="00FC6B57"/>
    <w:rsid w:val="00FC72AE"/>
    <w:rsid w:val="00FD1186"/>
    <w:rsid w:val="00FD1293"/>
    <w:rsid w:val="00FD149D"/>
    <w:rsid w:val="00FD1F35"/>
    <w:rsid w:val="00FD26F2"/>
    <w:rsid w:val="00FD3088"/>
    <w:rsid w:val="00FD49F2"/>
    <w:rsid w:val="00FD4A84"/>
    <w:rsid w:val="00FD650F"/>
    <w:rsid w:val="00FD6793"/>
    <w:rsid w:val="00FD6B07"/>
    <w:rsid w:val="00FD7882"/>
    <w:rsid w:val="00FE1BB7"/>
    <w:rsid w:val="00FE1EC2"/>
    <w:rsid w:val="00FE25F1"/>
    <w:rsid w:val="00FE2BD3"/>
    <w:rsid w:val="00FE344C"/>
    <w:rsid w:val="00FE3D22"/>
    <w:rsid w:val="00FE50F3"/>
    <w:rsid w:val="00FE756D"/>
    <w:rsid w:val="00FF0135"/>
    <w:rsid w:val="00FF05AD"/>
    <w:rsid w:val="00FF11CE"/>
    <w:rsid w:val="00FF1A75"/>
    <w:rsid w:val="00FF3C46"/>
    <w:rsid w:val="00FF423D"/>
    <w:rsid w:val="00FF42CF"/>
    <w:rsid w:val="00FF560E"/>
    <w:rsid w:val="00FF59F4"/>
    <w:rsid w:val="00FF5D08"/>
    <w:rsid w:val="00FF728F"/>
    <w:rsid w:val="017C12C8"/>
    <w:rsid w:val="02F4B4AE"/>
    <w:rsid w:val="0305C7CE"/>
    <w:rsid w:val="045ECDEB"/>
    <w:rsid w:val="0460AD2E"/>
    <w:rsid w:val="047C0121"/>
    <w:rsid w:val="04A4E85E"/>
    <w:rsid w:val="05A8B49A"/>
    <w:rsid w:val="05C0039D"/>
    <w:rsid w:val="069E717A"/>
    <w:rsid w:val="072F1E1D"/>
    <w:rsid w:val="07CD3E8E"/>
    <w:rsid w:val="07F14124"/>
    <w:rsid w:val="07F709D0"/>
    <w:rsid w:val="08135C52"/>
    <w:rsid w:val="0887FBBB"/>
    <w:rsid w:val="088D0F4A"/>
    <w:rsid w:val="08C4B43D"/>
    <w:rsid w:val="0924E0DB"/>
    <w:rsid w:val="0A7A5293"/>
    <w:rsid w:val="0B64F53B"/>
    <w:rsid w:val="0B804C06"/>
    <w:rsid w:val="0C50D017"/>
    <w:rsid w:val="0C7B0505"/>
    <w:rsid w:val="0CEF4027"/>
    <w:rsid w:val="0D639D6B"/>
    <w:rsid w:val="0E1011CC"/>
    <w:rsid w:val="0E5717DC"/>
    <w:rsid w:val="0F536F26"/>
    <w:rsid w:val="0F8BC180"/>
    <w:rsid w:val="0F8CF110"/>
    <w:rsid w:val="0FC8B5BF"/>
    <w:rsid w:val="101926CB"/>
    <w:rsid w:val="1098CC67"/>
    <w:rsid w:val="113E3F44"/>
    <w:rsid w:val="11768E53"/>
    <w:rsid w:val="11FA460B"/>
    <w:rsid w:val="12104237"/>
    <w:rsid w:val="12A01D66"/>
    <w:rsid w:val="13260128"/>
    <w:rsid w:val="13E60A5C"/>
    <w:rsid w:val="142EE164"/>
    <w:rsid w:val="14391EE9"/>
    <w:rsid w:val="152F9D1E"/>
    <w:rsid w:val="15F94363"/>
    <w:rsid w:val="1611C7B3"/>
    <w:rsid w:val="16A68EEC"/>
    <w:rsid w:val="1723C389"/>
    <w:rsid w:val="176115E1"/>
    <w:rsid w:val="17D3054D"/>
    <w:rsid w:val="17FC032D"/>
    <w:rsid w:val="181E6226"/>
    <w:rsid w:val="18D3FDA7"/>
    <w:rsid w:val="197BFE92"/>
    <w:rsid w:val="19927C7C"/>
    <w:rsid w:val="19E247BC"/>
    <w:rsid w:val="1AAB6AD1"/>
    <w:rsid w:val="1B969083"/>
    <w:rsid w:val="1CF88DB0"/>
    <w:rsid w:val="1D654028"/>
    <w:rsid w:val="1ECD2336"/>
    <w:rsid w:val="20071190"/>
    <w:rsid w:val="201D3075"/>
    <w:rsid w:val="20716226"/>
    <w:rsid w:val="21A89BF9"/>
    <w:rsid w:val="21AAB37B"/>
    <w:rsid w:val="21F839F7"/>
    <w:rsid w:val="224C1D6D"/>
    <w:rsid w:val="2283B4DF"/>
    <w:rsid w:val="236DCD12"/>
    <w:rsid w:val="2468E39D"/>
    <w:rsid w:val="24FCD216"/>
    <w:rsid w:val="255A54CB"/>
    <w:rsid w:val="25B3F8B6"/>
    <w:rsid w:val="25F92890"/>
    <w:rsid w:val="2600405C"/>
    <w:rsid w:val="260DD3F0"/>
    <w:rsid w:val="2740B81E"/>
    <w:rsid w:val="2753ACA8"/>
    <w:rsid w:val="27E529C8"/>
    <w:rsid w:val="28873E48"/>
    <w:rsid w:val="288A2794"/>
    <w:rsid w:val="289201D2"/>
    <w:rsid w:val="28C76D4B"/>
    <w:rsid w:val="2900761D"/>
    <w:rsid w:val="2912BB8F"/>
    <w:rsid w:val="29C1CCAE"/>
    <w:rsid w:val="29E48617"/>
    <w:rsid w:val="2A7A19D9"/>
    <w:rsid w:val="2AA73729"/>
    <w:rsid w:val="2AFF1964"/>
    <w:rsid w:val="2BCD7BB9"/>
    <w:rsid w:val="2C8CF632"/>
    <w:rsid w:val="2CEBF15B"/>
    <w:rsid w:val="2CFAC914"/>
    <w:rsid w:val="2D5978D3"/>
    <w:rsid w:val="2DC661E9"/>
    <w:rsid w:val="2DDA02C3"/>
    <w:rsid w:val="2DED8E5C"/>
    <w:rsid w:val="2E4603DF"/>
    <w:rsid w:val="2EC76F68"/>
    <w:rsid w:val="2F89F2A2"/>
    <w:rsid w:val="2FA9E807"/>
    <w:rsid w:val="304D3A1F"/>
    <w:rsid w:val="30CB8D4E"/>
    <w:rsid w:val="30E29AAC"/>
    <w:rsid w:val="3132612F"/>
    <w:rsid w:val="313D0929"/>
    <w:rsid w:val="31B23217"/>
    <w:rsid w:val="31B5FD47"/>
    <w:rsid w:val="31EE204D"/>
    <w:rsid w:val="31F03B35"/>
    <w:rsid w:val="32206F83"/>
    <w:rsid w:val="32352CA8"/>
    <w:rsid w:val="32D572C5"/>
    <w:rsid w:val="33377A01"/>
    <w:rsid w:val="334BF24E"/>
    <w:rsid w:val="33BEBA56"/>
    <w:rsid w:val="34115FFD"/>
    <w:rsid w:val="346CCFBC"/>
    <w:rsid w:val="34E131AB"/>
    <w:rsid w:val="354578AF"/>
    <w:rsid w:val="36DB8C0D"/>
    <w:rsid w:val="37553710"/>
    <w:rsid w:val="37A0B5AE"/>
    <w:rsid w:val="3858DEDC"/>
    <w:rsid w:val="39B37FA3"/>
    <w:rsid w:val="39F8E68B"/>
    <w:rsid w:val="3A377011"/>
    <w:rsid w:val="3A66709E"/>
    <w:rsid w:val="3AADE57E"/>
    <w:rsid w:val="3AE4834D"/>
    <w:rsid w:val="3B943E54"/>
    <w:rsid w:val="3D06EB28"/>
    <w:rsid w:val="3D79AA17"/>
    <w:rsid w:val="3DCB3EEC"/>
    <w:rsid w:val="3DE9C5C8"/>
    <w:rsid w:val="3E3084C9"/>
    <w:rsid w:val="3E53A19E"/>
    <w:rsid w:val="3EAE1C44"/>
    <w:rsid w:val="3F4AC0E6"/>
    <w:rsid w:val="400ABD0E"/>
    <w:rsid w:val="402A0D79"/>
    <w:rsid w:val="40B8758C"/>
    <w:rsid w:val="40BBE5BF"/>
    <w:rsid w:val="40CA22C8"/>
    <w:rsid w:val="413DE448"/>
    <w:rsid w:val="41509E06"/>
    <w:rsid w:val="418A8F47"/>
    <w:rsid w:val="41C0C5AA"/>
    <w:rsid w:val="41D4136C"/>
    <w:rsid w:val="41DC1694"/>
    <w:rsid w:val="41F49A84"/>
    <w:rsid w:val="42889DD2"/>
    <w:rsid w:val="43AFD3D6"/>
    <w:rsid w:val="45394ABE"/>
    <w:rsid w:val="4590DC74"/>
    <w:rsid w:val="460AB976"/>
    <w:rsid w:val="46932FA7"/>
    <w:rsid w:val="469D095A"/>
    <w:rsid w:val="46C4F6A0"/>
    <w:rsid w:val="46D96F28"/>
    <w:rsid w:val="47B2B3B2"/>
    <w:rsid w:val="47D97365"/>
    <w:rsid w:val="47EF0B32"/>
    <w:rsid w:val="4893C263"/>
    <w:rsid w:val="48A2D208"/>
    <w:rsid w:val="4913900D"/>
    <w:rsid w:val="495742C0"/>
    <w:rsid w:val="49D2A3B9"/>
    <w:rsid w:val="4A22795F"/>
    <w:rsid w:val="4A812033"/>
    <w:rsid w:val="4AC0AF80"/>
    <w:rsid w:val="4AE9D3B8"/>
    <w:rsid w:val="4B10F979"/>
    <w:rsid w:val="4B3A15D1"/>
    <w:rsid w:val="4C193400"/>
    <w:rsid w:val="4C199F67"/>
    <w:rsid w:val="4C9B7E56"/>
    <w:rsid w:val="4CC11A9F"/>
    <w:rsid w:val="4CDE8C07"/>
    <w:rsid w:val="4D16AE6C"/>
    <w:rsid w:val="4D5E5531"/>
    <w:rsid w:val="4D6D136B"/>
    <w:rsid w:val="4D7F6E46"/>
    <w:rsid w:val="4DF0E7C2"/>
    <w:rsid w:val="4EC08922"/>
    <w:rsid w:val="4ED6B05A"/>
    <w:rsid w:val="4F0490A9"/>
    <w:rsid w:val="4F4949AA"/>
    <w:rsid w:val="4FB0B415"/>
    <w:rsid w:val="502D0785"/>
    <w:rsid w:val="50B1BCD3"/>
    <w:rsid w:val="511F1F69"/>
    <w:rsid w:val="51617CA7"/>
    <w:rsid w:val="516B1724"/>
    <w:rsid w:val="517EA121"/>
    <w:rsid w:val="51C6FC83"/>
    <w:rsid w:val="51DFB2FB"/>
    <w:rsid w:val="520F7A97"/>
    <w:rsid w:val="521462BC"/>
    <w:rsid w:val="527033F1"/>
    <w:rsid w:val="52759DBF"/>
    <w:rsid w:val="52D19723"/>
    <w:rsid w:val="532D4301"/>
    <w:rsid w:val="54BE7678"/>
    <w:rsid w:val="54DB4CE8"/>
    <w:rsid w:val="554AE457"/>
    <w:rsid w:val="556517EF"/>
    <w:rsid w:val="55AD4766"/>
    <w:rsid w:val="55C51111"/>
    <w:rsid w:val="562565F4"/>
    <w:rsid w:val="5642D3B8"/>
    <w:rsid w:val="5688B019"/>
    <w:rsid w:val="569856A5"/>
    <w:rsid w:val="56CF2FD9"/>
    <w:rsid w:val="56E5F1B5"/>
    <w:rsid w:val="576B04F5"/>
    <w:rsid w:val="58193534"/>
    <w:rsid w:val="581A4583"/>
    <w:rsid w:val="5852ADB0"/>
    <w:rsid w:val="586BA1E4"/>
    <w:rsid w:val="592768D1"/>
    <w:rsid w:val="5945AEF8"/>
    <w:rsid w:val="5ABEF67F"/>
    <w:rsid w:val="5B03AF2A"/>
    <w:rsid w:val="5B1427EC"/>
    <w:rsid w:val="5B294CBD"/>
    <w:rsid w:val="5C1D2625"/>
    <w:rsid w:val="5C212C9A"/>
    <w:rsid w:val="5C52A525"/>
    <w:rsid w:val="5D3510CA"/>
    <w:rsid w:val="5D64B55A"/>
    <w:rsid w:val="5DA17C08"/>
    <w:rsid w:val="5E7FAD86"/>
    <w:rsid w:val="5F19F057"/>
    <w:rsid w:val="5F5294C5"/>
    <w:rsid w:val="5FEC3B58"/>
    <w:rsid w:val="6031EFE2"/>
    <w:rsid w:val="60581C20"/>
    <w:rsid w:val="616FB512"/>
    <w:rsid w:val="6223BA2A"/>
    <w:rsid w:val="622EE8A9"/>
    <w:rsid w:val="63439F5C"/>
    <w:rsid w:val="643A1E15"/>
    <w:rsid w:val="6465DEEE"/>
    <w:rsid w:val="649D4AFD"/>
    <w:rsid w:val="64ECA42D"/>
    <w:rsid w:val="65529535"/>
    <w:rsid w:val="657FD4A7"/>
    <w:rsid w:val="66286A00"/>
    <w:rsid w:val="663FBD88"/>
    <w:rsid w:val="666FEC89"/>
    <w:rsid w:val="67E5F94C"/>
    <w:rsid w:val="690D3324"/>
    <w:rsid w:val="6956C7CB"/>
    <w:rsid w:val="6A1397BF"/>
    <w:rsid w:val="6AE17883"/>
    <w:rsid w:val="6B54C0C7"/>
    <w:rsid w:val="6BB0A518"/>
    <w:rsid w:val="6C46B748"/>
    <w:rsid w:val="6CB1D8E3"/>
    <w:rsid w:val="6D54CF66"/>
    <w:rsid w:val="6DCEB7C2"/>
    <w:rsid w:val="6E20632C"/>
    <w:rsid w:val="6F45EDAF"/>
    <w:rsid w:val="707A0D7C"/>
    <w:rsid w:val="70A588EB"/>
    <w:rsid w:val="713476C5"/>
    <w:rsid w:val="71E4819E"/>
    <w:rsid w:val="71FFD276"/>
    <w:rsid w:val="7293CC0A"/>
    <w:rsid w:val="7379D109"/>
    <w:rsid w:val="73998AA9"/>
    <w:rsid w:val="73B6A913"/>
    <w:rsid w:val="73BAC2C8"/>
    <w:rsid w:val="73C7D799"/>
    <w:rsid w:val="74F4A23E"/>
    <w:rsid w:val="75007E28"/>
    <w:rsid w:val="75816CCC"/>
    <w:rsid w:val="758B129E"/>
    <w:rsid w:val="75CBDE9F"/>
    <w:rsid w:val="77E53691"/>
    <w:rsid w:val="784AD329"/>
    <w:rsid w:val="78AE035F"/>
    <w:rsid w:val="78DCCE6B"/>
    <w:rsid w:val="7A066752"/>
    <w:rsid w:val="7A06CE99"/>
    <w:rsid w:val="7ACDC934"/>
    <w:rsid w:val="7AE7B1A2"/>
    <w:rsid w:val="7B2A3229"/>
    <w:rsid w:val="7BAB66DE"/>
    <w:rsid w:val="7BC9D2A8"/>
    <w:rsid w:val="7BDE0E91"/>
    <w:rsid w:val="7BF00044"/>
    <w:rsid w:val="7C724467"/>
    <w:rsid w:val="7E0CC363"/>
    <w:rsid w:val="7EF3C6F2"/>
    <w:rsid w:val="7EF67B27"/>
    <w:rsid w:val="7F60862E"/>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23A1D7C0-8BBB-4EA9-B38E-DAFAD2B162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link w:val="Overskrift1"/>
    <w:uiPriority w:val="1"/>
    <w:rsid w:val="4F4949AA"/>
    <w:rPr>
      <w:rFonts w:asciiTheme="majorHAnsi" w:eastAsiaTheme="majorEastAsia" w:hAnsiTheme="majorHAnsi" w:cstheme="majorBidi"/>
      <w:color w:val="2A2859" w:themeColor="text2"/>
      <w:sz w:val="28"/>
      <w:szCs w:val="28"/>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link w:val="Topptekst"/>
    <w:uiPriority w:val="99"/>
    <w:rsid w:val="4F4949AA"/>
    <w:rPr>
      <w:sz w:val="20"/>
      <w:szCs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link w:val="Bunntekst"/>
    <w:uiPriority w:val="99"/>
    <w:rsid w:val="4F4949AA"/>
    <w:rPr>
      <w:color w:val="2A2859" w:themeColor="text2"/>
      <w:sz w:val="16"/>
      <w:szCs w:val="16"/>
    </w:rPr>
  </w:style>
  <w:style w:type="character" w:styleId="Sterk">
    <w:name w:val="Strong"/>
    <w:uiPriority w:val="22"/>
    <w:qFormat/>
    <w:rsid w:val="4F4949AA"/>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link w:val="Tittel"/>
    <w:uiPriority w:val="10"/>
    <w:rsid w:val="4F4949AA"/>
    <w:rPr>
      <w:rFonts w:asciiTheme="majorHAnsi" w:eastAsiaTheme="majorEastAsia" w:hAnsiTheme="majorHAnsi" w:cstheme="majorBidi"/>
      <w:color w:val="2A2859" w:themeColor="text2"/>
      <w:sz w:val="38"/>
      <w:szCs w:val="38"/>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uiPriority w:val="99"/>
    <w:semiHidden/>
    <w:rsid w:val="4F4949AA"/>
    <w:rPr>
      <w:color w:val="808080" w:themeColor="background1" w:themeShade="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link w:val="Undertittel"/>
    <w:uiPriority w:val="11"/>
    <w:rsid w:val="4F4949AA"/>
    <w:rPr>
      <w:rFonts w:eastAsiaTheme="minorEastAsia"/>
      <w:b/>
      <w:bCs/>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link w:val="Overskrift2"/>
    <w:uiPriority w:val="1"/>
    <w:rsid w:val="4F4949AA"/>
    <w:rPr>
      <w:rFonts w:asciiTheme="majorHAnsi" w:eastAsiaTheme="majorEastAsia" w:hAnsiTheme="majorHAnsi" w:cstheme="majorBidi"/>
      <w:b/>
      <w:bCs/>
      <w:color w:val="000000" w:themeColor="text1"/>
      <w:sz w:val="20"/>
      <w:szCs w:val="20"/>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link w:val="Bobletekst"/>
    <w:uiPriority w:val="99"/>
    <w:semiHidden/>
    <w:rsid w:val="4F4949AA"/>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uiPriority w:val="99"/>
    <w:unhideWhenUsed/>
    <w:rsid w:val="4F4949AA"/>
    <w:rPr>
      <w:color w:val="000000" w:themeColor="text1"/>
      <w:u w:val="single"/>
    </w:rPr>
  </w:style>
  <w:style w:type="character" w:customStyle="1" w:styleId="Overskrift3Tegn">
    <w:name w:val="Overskrift 3 Tegn"/>
    <w:link w:val="Overskrift3"/>
    <w:uiPriority w:val="1"/>
    <w:rsid w:val="4F4949AA"/>
    <w:rPr>
      <w:rFonts w:asciiTheme="majorHAnsi" w:eastAsiaTheme="majorEastAsia" w:hAnsiTheme="majorHAnsi" w:cstheme="majorBidi"/>
      <w:color w:val="012522"/>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link w:val="Overskrift4"/>
    <w:uiPriority w:val="1"/>
    <w:rsid w:val="4F4949AA"/>
    <w:rPr>
      <w:rFonts w:ascii="Oslo Sans Office" w:hAnsi="Oslo Sans Office"/>
      <w:b/>
      <w:bCs/>
      <w:sz w:val="24"/>
      <w:szCs w:val="24"/>
    </w:rPr>
  </w:style>
  <w:style w:type="character" w:customStyle="1" w:styleId="Overskrift5Tegn">
    <w:name w:val="Overskrift 5 Tegn"/>
    <w:link w:val="Overskrift5"/>
    <w:uiPriority w:val="99"/>
    <w:rsid w:val="4F4949AA"/>
    <w:rPr>
      <w:rFonts w:ascii="Oslo Sans Office" w:eastAsia="Times New Roman" w:hAnsi="Oslo Sans Office"/>
      <w:b/>
      <w:bCs/>
      <w:i/>
      <w:iCs/>
      <w:sz w:val="26"/>
      <w:szCs w:val="26"/>
      <w:lang w:eastAsia="nb-NO"/>
    </w:rPr>
  </w:style>
  <w:style w:type="character" w:customStyle="1" w:styleId="Overskrift6Tegn">
    <w:name w:val="Overskrift 6 Tegn"/>
    <w:link w:val="Overskrift6"/>
    <w:uiPriority w:val="99"/>
    <w:rsid w:val="4F4949AA"/>
    <w:rPr>
      <w:rFonts w:ascii="Oslo Sans Office" w:eastAsia="Times New Roman" w:hAnsi="Oslo Sans Office"/>
      <w:b/>
      <w:bCs/>
      <w:sz w:val="20"/>
      <w:szCs w:val="20"/>
      <w:lang w:eastAsia="nb-NO"/>
    </w:rPr>
  </w:style>
  <w:style w:type="character" w:customStyle="1" w:styleId="Overskrift7Tegn">
    <w:name w:val="Overskrift 7 Tegn"/>
    <w:link w:val="Overskrift7"/>
    <w:uiPriority w:val="99"/>
    <w:rsid w:val="4F4949AA"/>
    <w:rPr>
      <w:rFonts w:ascii="Oslo Sans Office" w:eastAsia="Times New Roman" w:hAnsi="Oslo Sans Office"/>
      <w:sz w:val="20"/>
      <w:szCs w:val="20"/>
      <w:lang w:eastAsia="nb-NO"/>
    </w:rPr>
  </w:style>
  <w:style w:type="character" w:customStyle="1" w:styleId="Overskrift8Tegn">
    <w:name w:val="Overskrift 8 Tegn"/>
    <w:link w:val="Overskrift8"/>
    <w:uiPriority w:val="99"/>
    <w:rsid w:val="4F4949AA"/>
    <w:rPr>
      <w:rFonts w:ascii="Oslo Sans Office" w:eastAsia="Times New Roman" w:hAnsi="Oslo Sans Office"/>
      <w:i/>
      <w:iCs/>
      <w:sz w:val="20"/>
      <w:szCs w:val="20"/>
      <w:lang w:eastAsia="nb-NO"/>
    </w:rPr>
  </w:style>
  <w:style w:type="character" w:customStyle="1" w:styleId="Overskrift9Tegn">
    <w:name w:val="Overskrift 9 Tegn"/>
    <w:link w:val="Overskrift9"/>
    <w:uiPriority w:val="99"/>
    <w:rsid w:val="4F4949AA"/>
    <w:rPr>
      <w:rFonts w:ascii="Arial" w:eastAsia="Times New Roman" w:hAnsi="Arial" w:cs="Arial"/>
      <w:sz w:val="20"/>
      <w:szCs w:val="20"/>
      <w:lang w:eastAsia="nb-NO"/>
    </w:rPr>
  </w:style>
  <w:style w:type="character" w:styleId="Merknadsreferanse">
    <w:name w:val="annotation reference"/>
    <w:uiPriority w:val="99"/>
    <w:semiHidden/>
    <w:unhideWhenUsed/>
    <w:rsid w:val="4F4949AA"/>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link w:val="Merknadstekst"/>
    <w:uiPriority w:val="99"/>
    <w:rsid w:val="4F4949AA"/>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link w:val="Ingenmellomrom"/>
    <w:uiPriority w:val="1"/>
    <w:rsid w:val="4F4949AA"/>
    <w:rPr>
      <w:sz w:val="20"/>
      <w:szCs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link w:val="Sluttnotetekst"/>
    <w:uiPriority w:val="1"/>
    <w:semiHidden/>
    <w:rsid w:val="4F4949AA"/>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link w:val="Fotnotetekst"/>
    <w:uiPriority w:val="99"/>
    <w:semiHidden/>
    <w:rsid w:val="4F4949AA"/>
    <w:rPr>
      <w:rFonts w:ascii="Oslo Sans Office" w:hAnsi="Oslo Sans Office"/>
      <w:sz w:val="20"/>
      <w:szCs w:val="20"/>
    </w:rPr>
  </w:style>
  <w:style w:type="character" w:styleId="Fotnotereferanse">
    <w:name w:val="footnote reference"/>
    <w:uiPriority w:val="99"/>
    <w:semiHidden/>
    <w:unhideWhenUsed/>
    <w:rsid w:val="4F4949AA"/>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link w:val="DefaultTegn"/>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uiPriority w:val="99"/>
    <w:semiHidden/>
    <w:unhideWhenUsed/>
    <w:rsid w:val="4F4949AA"/>
    <w:rPr>
      <w:color w:val="000000" w:themeColor="text1"/>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 w:type="table" w:customStyle="1" w:styleId="Tabellrutenett1">
    <w:name w:val="Tabellrutenett1"/>
    <w:basedOn w:val="Vanligtabell"/>
    <w:next w:val="Tabellrutenett"/>
    <w:uiPriority w:val="59"/>
    <w:rsid w:val="001E11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943C45"/>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customStyle="1" w:styleId="paragraph">
    <w:name w:val="paragraph"/>
    <w:basedOn w:val="Normal"/>
    <w:uiPriority w:val="1"/>
    <w:rsid w:val="4F4949AA"/>
    <w:pPr>
      <w:spacing w:beforeAutospacing="1" w:afterAutospacing="1"/>
    </w:pPr>
    <w:rPr>
      <w:rFonts w:eastAsiaTheme="minorEastAsia"/>
      <w:sz w:val="24"/>
      <w:szCs w:val="24"/>
      <w:lang w:eastAsia="nb-NO"/>
    </w:rPr>
  </w:style>
  <w:style w:type="character" w:customStyle="1" w:styleId="normaltextrun">
    <w:name w:val="normaltextrun"/>
    <w:uiPriority w:val="1"/>
    <w:rsid w:val="4F4949AA"/>
    <w:rPr>
      <w:rFonts w:asciiTheme="minorHAnsi" w:eastAsiaTheme="minorEastAsia" w:hAnsiTheme="minorHAnsi" w:cstheme="minorBidi"/>
      <w:sz w:val="22"/>
      <w:szCs w:val="22"/>
    </w:rPr>
  </w:style>
  <w:style w:type="character" w:customStyle="1" w:styleId="eop">
    <w:name w:val="eop"/>
    <w:uiPriority w:val="1"/>
    <w:rsid w:val="4F4949AA"/>
    <w:rPr>
      <w:rFonts w:asciiTheme="minorHAnsi" w:eastAsiaTheme="minorEastAsia" w:hAnsiTheme="minorHAnsi" w:cstheme="minorBidi"/>
      <w:sz w:val="22"/>
      <w:szCs w:val="22"/>
    </w:rPr>
  </w:style>
  <w:style w:type="character" w:customStyle="1" w:styleId="DefaultTegn">
    <w:name w:val="Default Tegn"/>
    <w:basedOn w:val="Standardskriftforavsnitt"/>
    <w:link w:val="Default"/>
    <w:locked/>
    <w:rsid w:val="00931AB2"/>
    <w:rPr>
      <w:rFonts w:ascii="Calibri" w:hAnsi="Calibri" w:cs="Calibri"/>
      <w:color w:val="000000"/>
      <w:sz w:val="24"/>
      <w:szCs w:val="24"/>
    </w:rPr>
  </w:style>
  <w:style w:type="character" w:styleId="Omtale">
    <w:name w:val="Mention"/>
    <w:basedOn w:val="Standardskriftforavsnitt"/>
    <w:uiPriority w:val="99"/>
    <w:unhideWhenUsed/>
    <w:rsid w:val="00074E44"/>
    <w:rPr>
      <w:color w:val="2B579A"/>
      <w:shd w:val="clear" w:color="auto" w:fill="E1DFDD"/>
    </w:rPr>
  </w:style>
  <w:style w:type="character" w:customStyle="1" w:styleId="cf01">
    <w:name w:val="cf01"/>
    <w:basedOn w:val="Standardskriftforavsnitt"/>
    <w:rsid w:val="00D4655C"/>
    <w:rPr>
      <w:rFonts w:ascii="Segoe UI" w:hAnsi="Segoe UI" w:cs="Segoe UI" w:hint="default"/>
      <w:sz w:val="18"/>
      <w:szCs w:val="18"/>
    </w:rPr>
  </w:style>
  <w:style w:type="character" w:customStyle="1" w:styleId="selected">
    <w:name w:val="selected"/>
    <w:basedOn w:val="Standardskriftforavsnitt"/>
    <w:rsid w:val="00506C6B"/>
  </w:style>
  <w:style w:type="character" w:styleId="Ulstomtale">
    <w:name w:val="Unresolved Mention"/>
    <w:basedOn w:val="Standardskriftforavsnitt"/>
    <w:uiPriority w:val="99"/>
    <w:semiHidden/>
    <w:unhideWhenUsed/>
    <w:rsid w:val="002B42F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designmanual.oslo.kommune.no/uniformer"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designmanual.oslo.kommune.no/arbeidst%C3%B8y"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root>
</root>
</file>

<file path=customXml/item4.xml><?xml version="1.0" encoding="utf-8"?>
<ct:contentTypeSchema xmlns:ct="http://schemas.microsoft.com/office/2006/metadata/contentType" xmlns:ma="http://schemas.microsoft.com/office/2006/metadata/properties/metaAttributes" ct:_="" ma:_="" ma:contentTypeName="Dokument" ma:contentTypeID="0x010100DF48C0549359D44589B2582844951A89" ma:contentTypeVersion="4" ma:contentTypeDescription="Opprett et nytt dokument." ma:contentTypeScope="" ma:versionID="a20b2ac1c32b0764f6aa15f5f46a3389">
  <xsd:schema xmlns:xsd="http://www.w3.org/2001/XMLSchema" xmlns:xs="http://www.w3.org/2001/XMLSchema" xmlns:p="http://schemas.microsoft.com/office/2006/metadata/properties" xmlns:ns2="1af6db2b-c36f-42e0-b533-81429173c443" targetNamespace="http://schemas.microsoft.com/office/2006/metadata/properties" ma:root="true" ma:fieldsID="81ffbc05a8de4720c5040ad5c8a24c0e" ns2:_="">
    <xsd:import namespace="1af6db2b-c36f-42e0-b533-81429173c44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f6db2b-c36f-42e0-b533-81429173c4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3.xml><?xml version="1.0" encoding="utf-8"?>
<ds:datastoreItem xmlns:ds="http://schemas.openxmlformats.org/officeDocument/2006/customXml" ds:itemID="{EF2AC1A3-F3AD-4EAF-9E2E-E2FB94C30E62}">
  <ds:schemaRefs/>
</ds:datastoreItem>
</file>

<file path=customXml/itemProps4.xml><?xml version="1.0" encoding="utf-8"?>
<ds:datastoreItem xmlns:ds="http://schemas.openxmlformats.org/officeDocument/2006/customXml" ds:itemID="{4BE17FCD-670A-428C-B350-8383BBDD9E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f6db2b-c36f-42e0-b533-81429173c4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67DCA73-53BF-4B82-A927-1E31EBB95C5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256</TotalTime>
  <Pages>24</Pages>
  <Words>4012</Words>
  <Characters>21265</Characters>
  <Application>Microsoft Office Word</Application>
  <DocSecurity>0</DocSecurity>
  <Lines>177</Lines>
  <Paragraphs>50</Paragraphs>
  <ScaleCrop>false</ScaleCrop>
  <Company>Oslo kommune</Company>
  <LinksUpToDate>false</LinksUpToDate>
  <CharactersWithSpaces>25227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Milena Kadic-Zikic</cp:lastModifiedBy>
  <cp:revision>1396</cp:revision>
  <dcterms:created xsi:type="dcterms:W3CDTF">2024-04-11T09:03:00Z</dcterms:created>
  <dcterms:modified xsi:type="dcterms:W3CDTF">2026-08-27T09:48:00Z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0x010100DF48C0549359D44589B2582844951A89</vt:lpwstr>
  </property>
  <property fmtid="{D5CDD505-2E9C-101B-9397-08002B2CF9AE}" pid="11" name="_ExtendedDescription">
    <vt:lpwstr/>
  </property>
</Properties>
</file>